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36A3C3" w14:textId="2A481E80" w:rsidR="004B7EAA" w:rsidRDefault="004B7EAA" w:rsidP="004B7EAA">
      <w:pPr>
        <w:pStyle w:val="CH"/>
      </w:pPr>
      <w:bookmarkStart w:id="0" w:name="historyclause"/>
      <w:r w:rsidRPr="00B070F5">
        <w:t>3GPP RAN WG</w:t>
      </w:r>
      <w:r>
        <w:t>4</w:t>
      </w:r>
      <w:r w:rsidRPr="00B070F5">
        <w:t xml:space="preserve"> Meeting #</w:t>
      </w:r>
      <w:r>
        <w:t>92</w:t>
      </w:r>
      <w:r w:rsidRPr="00B070F5">
        <w:t>bis</w:t>
      </w:r>
      <w:r>
        <w:tab/>
      </w:r>
      <w:r>
        <w:tab/>
      </w:r>
      <w:r w:rsidR="008E35EF" w:rsidRPr="008E35EF">
        <w:t>R4-1911505</w:t>
      </w:r>
      <w:bookmarkStart w:id="1" w:name="_GoBack"/>
      <w:bookmarkEnd w:id="1"/>
    </w:p>
    <w:p w14:paraId="2D354E40" w14:textId="76FBB460" w:rsidR="004B7EAA" w:rsidRPr="00FD166F" w:rsidRDefault="004B7EAA" w:rsidP="004B7EAA">
      <w:pPr>
        <w:pStyle w:val="CH"/>
        <w:tabs>
          <w:tab w:val="clear" w:pos="7920"/>
        </w:tabs>
        <w:rPr>
          <w:b w:val="0"/>
        </w:rPr>
      </w:pPr>
      <w:r w:rsidRPr="00B070F5">
        <w:t xml:space="preserve">Chongqing, China, 14 – </w:t>
      </w:r>
      <w:r>
        <w:t>18</w:t>
      </w:r>
      <w:r w:rsidRPr="00B070F5">
        <w:t>th October 2019</w:t>
      </w:r>
      <w:r>
        <w:tab/>
        <w:t>(</w:t>
      </w:r>
      <w:r w:rsidRPr="00DC7D5D">
        <w:t>revision of R</w:t>
      </w:r>
      <w:r w:rsidR="00DC7D5D" w:rsidRPr="00DC7D5D">
        <w:t>4</w:t>
      </w:r>
      <w:r w:rsidRPr="00DC7D5D">
        <w:t>-19</w:t>
      </w:r>
      <w:r w:rsidR="00DC7D5D" w:rsidRPr="00DC7D5D">
        <w:t>08021</w:t>
      </w:r>
      <w:r w:rsidRPr="00DC7D5D">
        <w:t>)</w:t>
      </w:r>
    </w:p>
    <w:p w14:paraId="39A0EE25" w14:textId="77777777" w:rsidR="00D309CC" w:rsidRDefault="00D309CC" w:rsidP="00D309CC">
      <w:pPr>
        <w:tabs>
          <w:tab w:val="left" w:pos="2160"/>
        </w:tabs>
        <w:rPr>
          <w:rFonts w:ascii="Arial" w:hAnsi="Arial" w:cs="Arial"/>
          <w:b/>
        </w:rPr>
      </w:pPr>
    </w:p>
    <w:p w14:paraId="6DDCE159" w14:textId="01851FE9" w:rsidR="00D309CC" w:rsidRPr="0008103A" w:rsidRDefault="00D309CC" w:rsidP="00D309CC">
      <w:pPr>
        <w:pStyle w:val="CH"/>
        <w:rPr>
          <w:b w:val="0"/>
        </w:rPr>
      </w:pPr>
      <w:r w:rsidRPr="0008103A">
        <w:t>Agenda item:</w:t>
      </w:r>
      <w:r>
        <w:tab/>
      </w:r>
      <w:r w:rsidR="008767C1">
        <w:t>9.13.1</w:t>
      </w:r>
    </w:p>
    <w:p w14:paraId="4DBE005A" w14:textId="77777777" w:rsidR="00D309CC" w:rsidRPr="0008103A" w:rsidRDefault="00D309CC" w:rsidP="00D309CC">
      <w:pPr>
        <w:pStyle w:val="CH"/>
        <w:rPr>
          <w:b w:val="0"/>
        </w:rPr>
      </w:pPr>
      <w:r>
        <w:t>Source:</w:t>
      </w:r>
      <w:r>
        <w:tab/>
        <w:t>Apple Inc.</w:t>
      </w:r>
    </w:p>
    <w:p w14:paraId="0D2061A1" w14:textId="330497AB" w:rsidR="00D309CC" w:rsidRPr="00095444" w:rsidRDefault="00D309CC" w:rsidP="00471B35">
      <w:pPr>
        <w:pStyle w:val="CH"/>
        <w:ind w:left="2268" w:hanging="2268"/>
        <w:rPr>
          <w:lang w:val="de-DE"/>
        </w:rPr>
      </w:pPr>
      <w:r w:rsidRPr="0008103A">
        <w:t>Title:</w:t>
      </w:r>
      <w:r w:rsidRPr="0008103A">
        <w:tab/>
      </w:r>
      <w:r w:rsidR="00471B35" w:rsidRPr="00471B35">
        <w:t>Further considerations on the uplink duty cycle enhancements for the MPE scenario</w:t>
      </w:r>
    </w:p>
    <w:p w14:paraId="052B1E0C" w14:textId="3654CB6D" w:rsidR="00104BC6" w:rsidRDefault="00104BC6" w:rsidP="00D309CC">
      <w:pPr>
        <w:pStyle w:val="CH"/>
      </w:pPr>
      <w:r>
        <w:t>WI/SI:</w:t>
      </w:r>
      <w:r>
        <w:tab/>
      </w:r>
      <w:bookmarkStart w:id="2" w:name="OLE_LINK2"/>
      <w:r w:rsidR="008767C1" w:rsidRPr="000F7673">
        <w:rPr>
          <w:lang w:val="de-DE"/>
        </w:rPr>
        <w:t>NR_RF_FR2_Req_Enh-Core</w:t>
      </w:r>
      <w:bookmarkEnd w:id="2"/>
    </w:p>
    <w:p w14:paraId="6C6D1281" w14:textId="5A8BE05E" w:rsidR="00104BC6" w:rsidRDefault="00104BC6" w:rsidP="00D309CC">
      <w:pPr>
        <w:pStyle w:val="CH"/>
        <w:rPr>
          <w:b w:val="0"/>
        </w:rPr>
      </w:pPr>
      <w:r>
        <w:t>Release:</w:t>
      </w:r>
      <w:r>
        <w:tab/>
      </w:r>
      <w:r w:rsidRPr="00AE7938">
        <w:t>Rel-</w:t>
      </w:r>
      <w:r w:rsidR="00AE7938" w:rsidRPr="00AE7938">
        <w:t>16</w:t>
      </w:r>
    </w:p>
    <w:p w14:paraId="2E4E044D" w14:textId="77777777" w:rsidR="00D309CC" w:rsidRDefault="00D309CC" w:rsidP="00D309CC">
      <w:pPr>
        <w:pStyle w:val="CH"/>
      </w:pPr>
      <w:r>
        <w:t>Document for:</w:t>
      </w:r>
      <w:r>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46B19696" w14:textId="17FDE14E" w:rsidR="00DC7D5D" w:rsidRPr="00173586" w:rsidRDefault="00DC7D5D" w:rsidP="00DC7D5D">
      <w:pPr>
        <w:rPr>
          <w:lang w:val="en-US"/>
        </w:rPr>
      </w:pPr>
      <w:r>
        <w:t xml:space="preserve">Since </w:t>
      </w:r>
      <w:r w:rsidRPr="00173586">
        <w:t>RAN</w:t>
      </w:r>
      <w:r>
        <w:t xml:space="preserve"> WG</w:t>
      </w:r>
      <w:r w:rsidRPr="00173586">
        <w:t xml:space="preserve">4 decided to postpone </w:t>
      </w:r>
      <w:r>
        <w:t xml:space="preserve">a </w:t>
      </w:r>
      <w:r w:rsidRPr="00173586">
        <w:t>number of basic Rel-15 NR features requirements to Rel-16</w:t>
      </w:r>
      <w:r>
        <w:t xml:space="preserve">, a new WI was agreed at RAN TSG#84 to </w:t>
      </w:r>
      <w:r w:rsidRPr="00173586">
        <w:t xml:space="preserve">develop </w:t>
      </w:r>
      <w:r>
        <w:t xml:space="preserve">further </w:t>
      </w:r>
      <w:r w:rsidRPr="00173586">
        <w:t>the UE RF requirements for FR2</w:t>
      </w:r>
      <w:r>
        <w:t xml:space="preserve"> </w:t>
      </w:r>
      <w:r>
        <w:fldChar w:fldCharType="begin"/>
      </w:r>
      <w:r>
        <w:instrText xml:space="preserve"> REF _Ref13820109 \r \h </w:instrText>
      </w:r>
      <w:r>
        <w:fldChar w:fldCharType="separate"/>
      </w:r>
      <w:r>
        <w:t>[1]</w:t>
      </w:r>
      <w:r>
        <w:fldChar w:fldCharType="end"/>
      </w:r>
      <w:r w:rsidRPr="00173586">
        <w:t>.</w:t>
      </w:r>
      <w:r>
        <w:t xml:space="preserve"> In particular, the work scope of the WI includes </w:t>
      </w:r>
      <w:r w:rsidRPr="00173586">
        <w:t xml:space="preserve">methods </w:t>
      </w:r>
      <w:r w:rsidR="003F6B60">
        <w:t xml:space="preserve">and solutions </w:t>
      </w:r>
      <w:r>
        <w:t>to avoid</w:t>
      </w:r>
      <w:r w:rsidRPr="00173586">
        <w:t xml:space="preserve"> radio link failures and connection releases due to unpredictable UE P-MPRs </w:t>
      </w:r>
      <w:r>
        <w:t>that can be caused</w:t>
      </w:r>
      <w:r w:rsidRPr="00173586">
        <w:t xml:space="preserve"> </w:t>
      </w:r>
      <w:r>
        <w:t xml:space="preserve">by </w:t>
      </w:r>
      <w:r w:rsidRPr="00173586">
        <w:t>the FR2 UE RF exposure compliance reasons</w:t>
      </w:r>
      <w:r>
        <w:t xml:space="preserve">. </w:t>
      </w:r>
    </w:p>
    <w:p w14:paraId="25EAE241" w14:textId="77777777" w:rsidR="00DC7D5D" w:rsidRPr="00FE6A9E" w:rsidRDefault="00DC7D5D" w:rsidP="00DC7D5D">
      <w:pPr>
        <w:rPr>
          <w:lang w:val="en-US"/>
        </w:rPr>
      </w:pPr>
      <w:r>
        <w:rPr>
          <w:lang w:val="en-US"/>
        </w:rPr>
        <w:t xml:space="preserve">It is worth mentioning that during the RAN4#91 meeting a CR was agreed </w:t>
      </w:r>
      <w:r>
        <w:rPr>
          <w:lang w:val="en-US"/>
        </w:rPr>
        <w:fldChar w:fldCharType="begin"/>
      </w:r>
      <w:r>
        <w:rPr>
          <w:lang w:val="en-US"/>
        </w:rPr>
        <w:instrText xml:space="preserve"> REF _Ref16851234 \r \h </w:instrText>
      </w:r>
      <w:r>
        <w:rPr>
          <w:lang w:val="en-US"/>
        </w:rPr>
      </w:r>
      <w:r>
        <w:rPr>
          <w:lang w:val="en-US"/>
        </w:rPr>
        <w:fldChar w:fldCharType="separate"/>
      </w:r>
      <w:r>
        <w:rPr>
          <w:lang w:val="en-US"/>
        </w:rPr>
        <w:t>[2]</w:t>
      </w:r>
      <w:r>
        <w:rPr>
          <w:lang w:val="en-US"/>
        </w:rPr>
        <w:fldChar w:fldCharType="end"/>
      </w:r>
      <w:r>
        <w:rPr>
          <w:lang w:val="en-US"/>
        </w:rPr>
        <w:t xml:space="preserve"> introducing the concept of the "maximum uplink duty cycle" that enables a UE to indicate its preferred maximum uplink duty cycle, upon which the UE would potentially avoid applying P-MPR to meet the exposure compliance requirements. And the corresponding signaling was introduced by RAN WG2 in a form of the UE capability </w:t>
      </w:r>
      <w:r>
        <w:rPr>
          <w:lang w:val="en-US"/>
        </w:rPr>
        <w:fldChar w:fldCharType="begin"/>
      </w:r>
      <w:r>
        <w:rPr>
          <w:lang w:val="en-US"/>
        </w:rPr>
        <w:instrText xml:space="preserve"> REF _Ref16851251 \r \h </w:instrText>
      </w:r>
      <w:r>
        <w:rPr>
          <w:lang w:val="en-US"/>
        </w:rPr>
      </w:r>
      <w:r>
        <w:rPr>
          <w:lang w:val="en-US"/>
        </w:rPr>
        <w:fldChar w:fldCharType="separate"/>
      </w:r>
      <w:r>
        <w:rPr>
          <w:lang w:val="en-US"/>
        </w:rPr>
        <w:t>[3]</w:t>
      </w:r>
      <w:r>
        <w:rPr>
          <w:lang w:val="en-US"/>
        </w:rPr>
        <w:fldChar w:fldCharType="end"/>
      </w:r>
      <w:r>
        <w:rPr>
          <w:lang w:val="en-US"/>
        </w:rPr>
        <w:fldChar w:fldCharType="begin"/>
      </w:r>
      <w:r>
        <w:rPr>
          <w:lang w:val="en-US"/>
        </w:rPr>
        <w:instrText xml:space="preserve"> REF _Ref16851253 \r \h </w:instrText>
      </w:r>
      <w:r>
        <w:rPr>
          <w:lang w:val="en-US"/>
        </w:rPr>
      </w:r>
      <w:r>
        <w:rPr>
          <w:lang w:val="en-US"/>
        </w:rPr>
        <w:fldChar w:fldCharType="separate"/>
      </w:r>
      <w:r>
        <w:rPr>
          <w:lang w:val="en-US"/>
        </w:rPr>
        <w:t>[4]</w:t>
      </w:r>
      <w:r>
        <w:rPr>
          <w:lang w:val="en-US"/>
        </w:rPr>
        <w:fldChar w:fldCharType="end"/>
      </w:r>
      <w:r>
        <w:rPr>
          <w:lang w:val="en-US"/>
        </w:rPr>
        <w:t xml:space="preserve">. </w:t>
      </w:r>
    </w:p>
    <w:p w14:paraId="06E92CC7" w14:textId="06552ED0" w:rsidR="008E7986" w:rsidRDefault="003F6B60" w:rsidP="00DC7D5D">
      <w:r>
        <w:t>However, e</w:t>
      </w:r>
      <w:r w:rsidR="00DC7D5D">
        <w:t xml:space="preserve">ven though P-MPR and "maximum uplink duty cycle" mechanisms provide a good baseline to handle the maximum permittable exposure (MPE), it was already identified during the Rel-15 discussions that they are not most efficient methods in a dynamic environment. Thus, in this discussion paper we present limitations of the current mechanisms that a UE can use in the P-MPR scenario and suggest considering further enhancements to optimize the overall system performance. </w:t>
      </w:r>
      <w:r w:rsidR="00AE7938">
        <w:t xml:space="preserve"> </w:t>
      </w:r>
    </w:p>
    <w:p w14:paraId="0399F56D" w14:textId="77777777" w:rsidR="00F121EA" w:rsidRDefault="00F121EA" w:rsidP="00F121EA">
      <w:pPr>
        <w:pStyle w:val="Heading1"/>
      </w:pPr>
      <w:r>
        <w:t>2</w:t>
      </w:r>
      <w:r>
        <w:tab/>
        <w:t xml:space="preserve">MPE scenario </w:t>
      </w:r>
    </w:p>
    <w:p w14:paraId="44690248" w14:textId="77777777" w:rsidR="00F121EA" w:rsidRDefault="00F121EA" w:rsidP="00F121EA">
      <w:pPr>
        <w:pStyle w:val="Heading2"/>
      </w:pPr>
      <w:r>
        <w:t>2.1</w:t>
      </w:r>
      <w:r>
        <w:tab/>
        <w:t>Background</w:t>
      </w:r>
    </w:p>
    <w:p w14:paraId="0B895A07" w14:textId="77777777" w:rsidR="00F121EA" w:rsidRDefault="00F121EA" w:rsidP="00F121EA">
      <w:r>
        <w:t>As the UE implementation has to comply with all the RF exposure regulations, it has to ensure that its maximum permittable exposure (</w:t>
      </w:r>
      <w:r w:rsidRPr="00542063">
        <w:t>MPE</w:t>
      </w:r>
      <w:r>
        <w:t>) stays within required limits.</w:t>
      </w:r>
      <w:r w:rsidRPr="00542063">
        <w:t xml:space="preserve"> </w:t>
      </w:r>
      <w:r>
        <w:t>It is especially critical for those cases when a certain separation distance cannot be ensured by design and thus a UE should be ready to handle a scenario when it is very close to a human body. Since the network does not obviously know how a particular UE is being used at a particular moment of time, it is the UE responsibility to use the corresponding methods.</w:t>
      </w:r>
    </w:p>
    <w:p w14:paraId="2F4F782A" w14:textId="77777777" w:rsidR="00F121EA" w:rsidRDefault="00F121EA" w:rsidP="00F121EA">
      <w:r>
        <w:t xml:space="preserve">One of the basic methods to comply with all the requirements is to apply P-MPR, i.e. to reduce the transmission power if a UE detects a need to do it. Despite its simplicity, this mechanism has a fundamental problem of impacting the UL coverage. Even though one can argue that it is not a severe issue for FR1 where cells inter-site distance is usually smaller than needed to provide more capacity, it will be definitely a problem for FR2 coverage. Furthermore, since P-MPR is the UE controlled and driven mechanism, the network has no explicit indication on the reduced transmission power, which can be construed as worsen propagation conditions. In the worst-case scenario, large P-MPR will cause radio link failure followed by the RRC re-establishment process.  </w:t>
      </w:r>
      <w:r w:rsidRPr="00E72324">
        <w:t xml:space="preserve"> </w:t>
      </w:r>
    </w:p>
    <w:p w14:paraId="16C1B0E3" w14:textId="77777777" w:rsidR="00F121EA" w:rsidRDefault="00F121EA" w:rsidP="00F121EA">
      <w:pPr>
        <w:pStyle w:val="Observation"/>
      </w:pPr>
      <w:bookmarkStart w:id="3" w:name="_Toc13820865"/>
      <w:bookmarkStart w:id="4" w:name="_Toc13820963"/>
      <w:bookmarkStart w:id="5" w:name="_Toc13823287"/>
      <w:bookmarkStart w:id="6" w:name="_Toc13823509"/>
      <w:bookmarkStart w:id="7" w:name="_Toc13823765"/>
      <w:bookmarkStart w:id="8" w:name="_Toc13820616"/>
      <w:bookmarkStart w:id="9" w:name="_Toc13820625"/>
      <w:r>
        <w:t>Observation 1:</w:t>
      </w:r>
      <w:r>
        <w:tab/>
        <w:t>A UE can always use the P-MPR mechanism to meet the exposure requirements, but it will impact the UL coverage potentially leading to the link failure.</w:t>
      </w:r>
      <w:bookmarkEnd w:id="3"/>
      <w:bookmarkEnd w:id="4"/>
      <w:bookmarkEnd w:id="5"/>
      <w:bookmarkEnd w:id="6"/>
      <w:bookmarkEnd w:id="7"/>
      <w:r>
        <w:t xml:space="preserve"> </w:t>
      </w:r>
    </w:p>
    <w:p w14:paraId="1FABAED6" w14:textId="77777777" w:rsidR="00F121EA" w:rsidRDefault="00F121EA" w:rsidP="00F121EA">
      <w:r>
        <w:t xml:space="preserve">In addition to P-MPR, RAN WG4 also devised a mechanism allowing a UE to indicate the maximum UL duty cycle. Unlike P-MPR, it can prevent a UE from reducing its transmission power because it can continue transmitting at the same level due to the fact that the network does not allocate UL grants in every TTI. Even though this approach can ensure better UL coverage, it will impact negatively the achievable throughput in the UL direction. Since the maximum UL duty cycle is a static UE capability, the network does not know when it can/shall be applied and when not, and thus </w:t>
      </w:r>
      <w:r>
        <w:lastRenderedPageBreak/>
        <w:t xml:space="preserve">the most conservative network implementation would always schedule the UE accordingly. Furthermore, even if a UE signals a very conservative maximum UL duty cycle value, e.g. 20%, it does not mean that it cannot end up in extreme conditions where P-MPR still has to be applied even if the network schedules the UE according to its preferences. </w:t>
      </w:r>
      <w:r w:rsidRPr="00E72324">
        <w:t xml:space="preserve"> </w:t>
      </w:r>
    </w:p>
    <w:p w14:paraId="185F0E54" w14:textId="77777777" w:rsidR="00F121EA" w:rsidRDefault="00F121EA" w:rsidP="00F121EA">
      <w:pPr>
        <w:pStyle w:val="Observation"/>
      </w:pPr>
      <w:bookmarkStart w:id="10" w:name="_Toc13820866"/>
      <w:bookmarkStart w:id="11" w:name="_Toc13820964"/>
      <w:bookmarkStart w:id="12" w:name="_Toc13823288"/>
      <w:bookmarkStart w:id="13" w:name="_Toc13823510"/>
      <w:bookmarkStart w:id="14" w:name="_Toc13823766"/>
      <w:r>
        <w:t>Observation 2a:</w:t>
      </w:r>
      <w:r>
        <w:tab/>
        <w:t>The maximum UL duty cycle mechanism can solve the UL coverage issue, but it will limit the maximum achievable throughput.</w:t>
      </w:r>
      <w:bookmarkEnd w:id="10"/>
      <w:bookmarkEnd w:id="11"/>
      <w:bookmarkEnd w:id="12"/>
      <w:bookmarkEnd w:id="13"/>
      <w:bookmarkEnd w:id="14"/>
      <w:r>
        <w:t xml:space="preserve"> </w:t>
      </w:r>
    </w:p>
    <w:p w14:paraId="11B5640A" w14:textId="77777777" w:rsidR="00F121EA" w:rsidRDefault="00F121EA" w:rsidP="00F121EA">
      <w:pPr>
        <w:pStyle w:val="Observation"/>
      </w:pPr>
      <w:bookmarkStart w:id="15" w:name="_Toc13820867"/>
      <w:bookmarkStart w:id="16" w:name="_Toc13820965"/>
      <w:bookmarkStart w:id="17" w:name="_Toc13823289"/>
      <w:bookmarkStart w:id="18" w:name="_Toc13823511"/>
      <w:bookmarkStart w:id="19" w:name="_Toc13823767"/>
      <w:r>
        <w:t>Observation 2b:</w:t>
      </w:r>
      <w:r>
        <w:tab/>
        <w:t>In extreme cases</w:t>
      </w:r>
      <w:bookmarkEnd w:id="8"/>
      <w:bookmarkEnd w:id="9"/>
      <w:bookmarkEnd w:id="15"/>
      <w:bookmarkEnd w:id="16"/>
      <w:bookmarkEnd w:id="17"/>
      <w:bookmarkEnd w:id="18"/>
      <w:bookmarkEnd w:id="19"/>
      <w:r>
        <w:t xml:space="preserve">, a UE still may resort for applying P-MPR even if it is scheduled according to the indicated maximum UL duty cycle.  </w:t>
      </w:r>
    </w:p>
    <w:p w14:paraId="76CB9DF5" w14:textId="77777777" w:rsidR="00F121EA" w:rsidRDefault="00F121EA" w:rsidP="00F121EA">
      <w:pPr>
        <w:pStyle w:val="Heading2"/>
      </w:pPr>
      <w:bookmarkStart w:id="20" w:name="_Toc13823832"/>
      <w:bookmarkStart w:id="21" w:name="_Toc13821307"/>
      <w:bookmarkStart w:id="22" w:name="_Toc13823307"/>
      <w:r>
        <w:t>2.2</w:t>
      </w:r>
      <w:r>
        <w:tab/>
        <w:t>Potential enhancements</w:t>
      </w:r>
    </w:p>
    <w:p w14:paraId="7C77C765" w14:textId="09862BB8" w:rsidR="00F121EA" w:rsidRDefault="00F121EA" w:rsidP="00F121EA">
      <w:r>
        <w:t xml:space="preserve">As can be seen from the considerations presented in the previous section, both P-MPR and maximum UL duty cycle mechanisms have known limitations and cannot adapt </w:t>
      </w:r>
      <w:r w:rsidR="003F6B60">
        <w:t xml:space="preserve">to </w:t>
      </w:r>
      <w:r>
        <w:t>dynamic</w:t>
      </w:r>
      <w:r w:rsidR="003F6B60">
        <w:t xml:space="preserve"> environment</w:t>
      </w:r>
      <w:r>
        <w:t xml:space="preserve"> to achieve the best trade-off between the UL coverage and the UL performance. Thus, one of the potential enhancements for Rel-16 can be a solution that will allow some form of the dynamic adjustment of the maximum UL duty cycle. </w:t>
      </w:r>
    </w:p>
    <w:p w14:paraId="1A297697" w14:textId="77777777" w:rsidR="00F121EA" w:rsidRDefault="00F121EA" w:rsidP="00F121EA">
      <w:r>
        <w:t xml:space="preserve">It is important to emphasize that since it is the network scheduling that allocates UL grants, the network can always implement some form of the dynamic maximum UL duty cycle. The problem is that the network is not aware how severe the P-MPR issue is and how much power back-off value is applied. Referring to TS 38.321, a UE just indicates that it has applied P-MPR by setting "P" field in the MAC header, but the exact value is not known to the network. Even though the network configuration allows to specify that the "P" should be set only when the power factor change is larger than e.g. 3dB, the network still does not know whether the actual power back-off was 3dB or 6dB. On the contrary to it, if the UE has a possibility to indicate that it has applied e.g. 6dB P-MPR power back-off, then the base station can consider adjusting (immediately) the UL scheduling interval from e.g. 100% to 25%. In other words, some P-MPR assistance information can help optimize network side scheduling. </w:t>
      </w:r>
    </w:p>
    <w:p w14:paraId="6543C1DC" w14:textId="77777777" w:rsidR="00F121EA" w:rsidRDefault="00F121EA" w:rsidP="00F121EA">
      <w:pPr>
        <w:pStyle w:val="Proposal"/>
      </w:pPr>
      <w:bookmarkStart w:id="23" w:name="_Toc16502202"/>
      <w:bookmarkStart w:id="24" w:name="_Toc16508109"/>
      <w:bookmarkStart w:id="25" w:name="_Toc16589230"/>
      <w:bookmarkStart w:id="26" w:name="_Toc16622985"/>
      <w:bookmarkStart w:id="27" w:name="_Toc16678300"/>
      <w:bookmarkStart w:id="28" w:name="_Toc16851937"/>
      <w:bookmarkStart w:id="29" w:name="_Toc16852153"/>
      <w:bookmarkStart w:id="30" w:name="_Toc20162934"/>
      <w:bookmarkStart w:id="31" w:name="_Toc20756264"/>
      <w:bookmarkStart w:id="32" w:name="_Toc20756510"/>
      <w:bookmarkStart w:id="33" w:name="_Toc20756577"/>
      <w:bookmarkStart w:id="34" w:name="_Toc20756602"/>
      <w:r>
        <w:t>Proposal 1:</w:t>
      </w:r>
      <w:r>
        <w:tab/>
        <w:t>Introduce P-MPR assistance information that will allow the network to choose the most appropriate UL uplink duty cycle</w:t>
      </w:r>
      <w:r w:rsidRPr="003E7753">
        <w:t>.</w:t>
      </w:r>
      <w:bookmarkEnd w:id="20"/>
      <w:bookmarkEnd w:id="23"/>
      <w:bookmarkEnd w:id="24"/>
      <w:bookmarkEnd w:id="25"/>
      <w:bookmarkEnd w:id="26"/>
      <w:bookmarkEnd w:id="27"/>
      <w:bookmarkEnd w:id="28"/>
      <w:bookmarkEnd w:id="29"/>
      <w:bookmarkEnd w:id="30"/>
      <w:bookmarkEnd w:id="31"/>
      <w:bookmarkEnd w:id="32"/>
      <w:bookmarkEnd w:id="33"/>
      <w:bookmarkEnd w:id="34"/>
      <w:r w:rsidRPr="003E7753">
        <w:t xml:space="preserve"> </w:t>
      </w:r>
    </w:p>
    <w:p w14:paraId="79FD52AD" w14:textId="77777777" w:rsidR="003F6B60" w:rsidRDefault="003F6B60" w:rsidP="003F6B60">
      <w:bookmarkStart w:id="35" w:name="_Toc13823833"/>
      <w:bookmarkStart w:id="36" w:name="_Toc16502203"/>
      <w:bookmarkStart w:id="37" w:name="_Toc16508110"/>
      <w:r>
        <w:t>The overall framework for the P-MPR assistance information is the same regardless of how it is conveyed from a UE to the network:</w:t>
      </w:r>
    </w:p>
    <w:p w14:paraId="0659B1F6" w14:textId="77777777" w:rsidR="003F6B60" w:rsidRDefault="003F6B60" w:rsidP="003F6B60">
      <w:pPr>
        <w:pStyle w:val="B1"/>
      </w:pPr>
      <w:r>
        <w:t>-</w:t>
      </w:r>
      <w:r>
        <w:tab/>
        <w:t>A UE experiences the MPE issue under the given conditions and resorts for applying P-MPR;</w:t>
      </w:r>
    </w:p>
    <w:p w14:paraId="3A0CD6A7" w14:textId="77777777" w:rsidR="003F6B60" w:rsidRDefault="003F6B60" w:rsidP="003F6B60">
      <w:pPr>
        <w:pStyle w:val="B1"/>
      </w:pPr>
      <w:r>
        <w:t>-</w:t>
      </w:r>
      <w:r>
        <w:tab/>
        <w:t>P-MPR assistance information is sent to the network (e.g. via RRC or MAC CE);</w:t>
      </w:r>
    </w:p>
    <w:p w14:paraId="04C42384" w14:textId="77777777" w:rsidR="003F6B60" w:rsidRDefault="003F6B60" w:rsidP="003F6B60">
      <w:pPr>
        <w:pStyle w:val="B1"/>
      </w:pPr>
      <w:r>
        <w:t>-</w:t>
      </w:r>
      <w:r>
        <w:tab/>
        <w:t>It is up to the network implementation how to account for the received information. As an example, if the network wants to prevent a UE from applying P-MPR, it may consider reducing UL duty cycle by scheduling a UE less frequent and/or by allocating smaller UL grants.</w:t>
      </w:r>
    </w:p>
    <w:p w14:paraId="73710A7B" w14:textId="08A6DEF5" w:rsidR="00F121EA" w:rsidRDefault="00F121EA" w:rsidP="003F6B60">
      <w:r>
        <w:t xml:space="preserve">With regards to exact implementation details, we foresee </w:t>
      </w:r>
      <w:r w:rsidR="003F6B60">
        <w:t>several</w:t>
      </w:r>
      <w:r>
        <w:t xml:space="preserve"> major approaches that should be further discussed based on the feedback from RAN WG2: </w:t>
      </w:r>
    </w:p>
    <w:p w14:paraId="52AC10A9" w14:textId="77777777" w:rsidR="00F121EA" w:rsidRDefault="00F121EA" w:rsidP="00F121EA">
      <w:pPr>
        <w:pStyle w:val="B1"/>
      </w:pPr>
      <w:r>
        <w:t>-</w:t>
      </w:r>
      <w:r>
        <w:tab/>
        <w:t xml:space="preserve">RRC message. RAN WG2 has already introduced </w:t>
      </w:r>
      <w:r w:rsidRPr="00077702">
        <w:rPr>
          <w:i/>
          <w:iCs/>
          <w:noProof/>
        </w:rPr>
        <w:t>UEAssistanceInformation</w:t>
      </w:r>
      <w:r>
        <w:t xml:space="preserve"> RRC message that is used to indicate the delay budget and RRC configuration for the overheating scenario. Following the same principle, new IE(s) can be easily added to indicate e.g. the preferred UL duty cycle;</w:t>
      </w:r>
    </w:p>
    <w:p w14:paraId="2E080687" w14:textId="77777777" w:rsidR="00F121EA" w:rsidRDefault="00F121EA" w:rsidP="00F121EA">
      <w:pPr>
        <w:pStyle w:val="B1"/>
      </w:pPr>
      <w:r>
        <w:t>-</w:t>
      </w:r>
      <w:r>
        <w:tab/>
        <w:t xml:space="preserve">MAC control element. As quickly mentioned earlier, power headroom reporting control element already has "P" field, which is set by the UE when the P-MPR is applied. Thus, it is also possible to extend the corresponding MAC CE format so that additional P-MPR assistance information is reported to the network.  </w:t>
      </w:r>
    </w:p>
    <w:bookmarkEnd w:id="21"/>
    <w:bookmarkEnd w:id="22"/>
    <w:bookmarkEnd w:id="35"/>
    <w:bookmarkEnd w:id="36"/>
    <w:bookmarkEnd w:id="37"/>
    <w:p w14:paraId="7228DA19" w14:textId="08FD99FA" w:rsidR="00E72324" w:rsidRDefault="00AE7938" w:rsidP="00AE7938">
      <w:r>
        <w:t>More</w:t>
      </w:r>
      <w:r w:rsidR="00E72324" w:rsidRPr="00E72324">
        <w:t xml:space="preserve"> </w:t>
      </w:r>
      <w:r>
        <w:t>details are provided in the following sub-sections regarding how it can be accomplished by using the RRC message and the MAC CE approach.</w:t>
      </w:r>
    </w:p>
    <w:p w14:paraId="2ED90DB7" w14:textId="556974B3" w:rsidR="008E7986" w:rsidRDefault="008E7986" w:rsidP="00F121EA">
      <w:pPr>
        <w:pStyle w:val="Heading3"/>
      </w:pPr>
      <w:r>
        <w:t>2.</w:t>
      </w:r>
      <w:r w:rsidR="00F121EA">
        <w:t>2.</w:t>
      </w:r>
      <w:r>
        <w:t>1</w:t>
      </w:r>
      <w:r>
        <w:tab/>
      </w:r>
      <w:r w:rsidR="00AE7938">
        <w:t>RRC solution</w:t>
      </w:r>
    </w:p>
    <w:p w14:paraId="2443ED2A" w14:textId="2F90FE6D" w:rsidR="00E72324" w:rsidRDefault="00AE7938" w:rsidP="00E72324">
      <w:r>
        <w:t>Main points of the RRC solution</w:t>
      </w:r>
      <w:r w:rsidR="00F121EA">
        <w:t xml:space="preserve"> are as follows</w:t>
      </w:r>
      <w:r>
        <w:t>:</w:t>
      </w:r>
      <w:r w:rsidR="00E72324" w:rsidRPr="00E72324">
        <w:t xml:space="preserve"> </w:t>
      </w:r>
    </w:p>
    <w:p w14:paraId="2C22E9F9" w14:textId="21387FFC" w:rsidR="005E69AE" w:rsidRPr="00276EE4" w:rsidRDefault="00276EE4" w:rsidP="00276EE4">
      <w:pPr>
        <w:pStyle w:val="B1"/>
      </w:pPr>
      <w:r>
        <w:t>-</w:t>
      </w:r>
      <w:r>
        <w:tab/>
      </w:r>
      <w:r w:rsidR="00AE7938">
        <w:t xml:space="preserve">Existing RRC message </w:t>
      </w:r>
      <w:r w:rsidR="00AE7938" w:rsidRPr="00F121EA">
        <w:rPr>
          <w:i/>
          <w:iCs/>
        </w:rPr>
        <w:t>UEAssistanceInformation</w:t>
      </w:r>
      <w:r w:rsidR="00AE7938">
        <w:t xml:space="preserve"> is used;</w:t>
      </w:r>
    </w:p>
    <w:p w14:paraId="52FA2ED9" w14:textId="6492888E" w:rsidR="005E69AE" w:rsidRDefault="00276EE4" w:rsidP="00AE7938">
      <w:pPr>
        <w:pStyle w:val="B1"/>
      </w:pPr>
      <w:r>
        <w:lastRenderedPageBreak/>
        <w:t>-</w:t>
      </w:r>
      <w:r>
        <w:tab/>
      </w:r>
      <w:r w:rsidR="001136ED">
        <w:t xml:space="preserve">New IEs are added that will convey the corresponding assistance information to the network, e.g. P-MPR back-off value </w:t>
      </w:r>
      <w:r w:rsidR="00671BA7">
        <w:t>and/</w:t>
      </w:r>
      <w:r w:rsidR="001136ED">
        <w:t>or the preferred UL duty cycle</w:t>
      </w:r>
      <w:r w:rsidR="00BA0D42">
        <w:t>.</w:t>
      </w:r>
      <w:r w:rsidR="00F121EA">
        <w:t xml:space="preserve"> Annex A </w:t>
      </w:r>
      <w:r w:rsidR="00BA0D42">
        <w:t xml:space="preserve">presents </w:t>
      </w:r>
      <w:r w:rsidR="00F121EA">
        <w:t xml:space="preserve">exemplary </w:t>
      </w:r>
      <w:r w:rsidR="00BA0D42">
        <w:t xml:space="preserve">ASN.1 </w:t>
      </w:r>
      <w:r w:rsidR="00160B0A">
        <w:t>extension</w:t>
      </w:r>
      <w:r w:rsidR="00BA0D42">
        <w:t xml:space="preserve"> needed to report a preferred UL duty cycle value, but </w:t>
      </w:r>
      <w:r w:rsidR="00160B0A">
        <w:t>other</w:t>
      </w:r>
      <w:r w:rsidR="00BA0D42">
        <w:t xml:space="preserve"> IEs if needed can be added into the MPE assistance info</w:t>
      </w:r>
      <w:r w:rsidR="001136ED">
        <w:t>;</w:t>
      </w:r>
    </w:p>
    <w:p w14:paraId="0429F51D" w14:textId="1787CF17" w:rsidR="001136ED" w:rsidRDefault="001136ED" w:rsidP="00AE7938">
      <w:pPr>
        <w:pStyle w:val="B1"/>
      </w:pPr>
      <w:r>
        <w:t>-</w:t>
      </w:r>
      <w:r>
        <w:tab/>
        <w:t>Reporting of the MPE assistance information is configured by the network in the re-configuration message</w:t>
      </w:r>
      <w:r w:rsidR="00F121EA">
        <w:t xml:space="preserve"> (similar to the delay budget and overheating)</w:t>
      </w:r>
      <w:r>
        <w:t>;</w:t>
      </w:r>
    </w:p>
    <w:p w14:paraId="62E40CE0" w14:textId="0F92B1A1" w:rsidR="005E69AE" w:rsidRDefault="001136ED" w:rsidP="00F121EA">
      <w:pPr>
        <w:pStyle w:val="B1"/>
      </w:pPr>
      <w:r>
        <w:t>-</w:t>
      </w:r>
      <w:r>
        <w:tab/>
        <w:t xml:space="preserve">A new </w:t>
      </w:r>
      <w:r w:rsidR="00671BA7">
        <w:t xml:space="preserve">RRC </w:t>
      </w:r>
      <w:r>
        <w:t>timer is introduced to prohibit a UE from sending continuously too many RRC messages</w:t>
      </w:r>
      <w:r w:rsidR="00671BA7">
        <w:t xml:space="preserve"> (similar to existing timers T342 and T345 that are used for the delay budget and overheating reporting)</w:t>
      </w:r>
      <w:r>
        <w:t>.</w:t>
      </w:r>
    </w:p>
    <w:p w14:paraId="77AD2676" w14:textId="454B5993" w:rsidR="001136ED" w:rsidRDefault="001136ED" w:rsidP="008E7986">
      <w:r>
        <w:t>Pros:</w:t>
      </w:r>
    </w:p>
    <w:p w14:paraId="3ED0EBE5" w14:textId="020CFD3B" w:rsidR="001136ED" w:rsidRDefault="001136ED" w:rsidP="001136ED">
      <w:pPr>
        <w:pStyle w:val="B1"/>
      </w:pPr>
      <w:r>
        <w:t>-</w:t>
      </w:r>
      <w:r>
        <w:tab/>
        <w:t xml:space="preserve">Same framework is already used for the </w:t>
      </w:r>
      <w:r w:rsidR="00671BA7">
        <w:t>delay budget</w:t>
      </w:r>
      <w:r>
        <w:t xml:space="preserve"> and overheating assistance information;</w:t>
      </w:r>
    </w:p>
    <w:p w14:paraId="76B831E4" w14:textId="771B23C6" w:rsidR="001136ED" w:rsidRDefault="001136ED" w:rsidP="00264BA8">
      <w:pPr>
        <w:pStyle w:val="B1"/>
      </w:pPr>
      <w:r>
        <w:t>-</w:t>
      </w:r>
      <w:r>
        <w:tab/>
        <w:t xml:space="preserve">Any number of IEs </w:t>
      </w:r>
      <w:r w:rsidR="00F121EA">
        <w:t xml:space="preserve">required for the MPE assistance information </w:t>
      </w:r>
      <w:r>
        <w:t>can be added easily, no concerns on size or the structure of the assistance data</w:t>
      </w:r>
      <w:r w:rsidR="005317B4">
        <w:t>;</w:t>
      </w:r>
    </w:p>
    <w:p w14:paraId="67386CA5" w14:textId="0D1B0FE8" w:rsidR="005317B4" w:rsidRDefault="005317B4" w:rsidP="00264BA8">
      <w:pPr>
        <w:pStyle w:val="B1"/>
      </w:pPr>
      <w:r>
        <w:t>-</w:t>
      </w:r>
      <w:r>
        <w:tab/>
        <w:t>All the changes are constrained within one specification TS 38.331.</w:t>
      </w:r>
    </w:p>
    <w:p w14:paraId="270CA29B" w14:textId="74A9735D" w:rsidR="001136ED" w:rsidRDefault="001136ED" w:rsidP="008E7986">
      <w:r>
        <w:t>Cons:</w:t>
      </w:r>
    </w:p>
    <w:p w14:paraId="27DE6F1C" w14:textId="5837494C" w:rsidR="001136ED" w:rsidRDefault="001136ED" w:rsidP="001136ED">
      <w:pPr>
        <w:pStyle w:val="B1"/>
      </w:pPr>
      <w:r>
        <w:t>-</w:t>
      </w:r>
      <w:r>
        <w:tab/>
        <w:t>RRC message is not considered as the fastest way to deliver time sensitive data</w:t>
      </w:r>
      <w:r w:rsidR="00BA0D42">
        <w:t>;</w:t>
      </w:r>
    </w:p>
    <w:p w14:paraId="5C03C61E" w14:textId="44F91144" w:rsidR="00BA0D42" w:rsidRDefault="00BA0D42" w:rsidP="001136ED">
      <w:pPr>
        <w:pStyle w:val="B1"/>
      </w:pPr>
      <w:r>
        <w:t>-</w:t>
      </w:r>
      <w:r>
        <w:tab/>
        <w:t xml:space="preserve">Since the RRC messages and the control plane are terminated inside CU, an additional delay will be needed to convey this information to DU, in which the actual scheduling is enforced; </w:t>
      </w:r>
    </w:p>
    <w:p w14:paraId="1B594829" w14:textId="27B140C1" w:rsidR="001136ED" w:rsidRPr="00276EE4" w:rsidRDefault="001136ED" w:rsidP="001136ED">
      <w:pPr>
        <w:pStyle w:val="B1"/>
      </w:pPr>
      <w:r>
        <w:t>-</w:t>
      </w:r>
      <w:r>
        <w:tab/>
        <w:t>If the MPE assistance information has to be delivered quickly, then MAC CE is generally a better solution.</w:t>
      </w:r>
    </w:p>
    <w:p w14:paraId="23BBA4B5" w14:textId="77777777" w:rsidR="001136ED" w:rsidRDefault="001136ED" w:rsidP="008E7986"/>
    <w:p w14:paraId="61CEE99B" w14:textId="7E2A11B6" w:rsidR="008E7986" w:rsidRDefault="008E7986" w:rsidP="005317B4">
      <w:pPr>
        <w:pStyle w:val="Heading3"/>
      </w:pPr>
      <w:r>
        <w:t>2.2</w:t>
      </w:r>
      <w:r w:rsidR="005317B4">
        <w:t>.2</w:t>
      </w:r>
      <w:r>
        <w:tab/>
      </w:r>
      <w:r w:rsidR="001136ED">
        <w:t>MAC CE solution</w:t>
      </w:r>
    </w:p>
    <w:p w14:paraId="1B327B0B" w14:textId="3FC9E180" w:rsidR="00671BA7" w:rsidRDefault="00671BA7" w:rsidP="005317B4">
      <w:pPr>
        <w:pStyle w:val="Heading4"/>
      </w:pPr>
      <w:r>
        <w:t>2.2.</w:t>
      </w:r>
      <w:r w:rsidR="005317B4">
        <w:t>2.</w:t>
      </w:r>
      <w:r>
        <w:t>1</w:t>
      </w:r>
      <w:r>
        <w:tab/>
        <w:t>Extension of the existing PHR MAC CE</w:t>
      </w:r>
    </w:p>
    <w:p w14:paraId="5CEE364E" w14:textId="5102CCA5" w:rsidR="00E72324" w:rsidRDefault="001136ED" w:rsidP="00E72324">
      <w:r>
        <w:t xml:space="preserve">Main points of the </w:t>
      </w:r>
      <w:r w:rsidR="00671BA7">
        <w:t xml:space="preserve">PHR </w:t>
      </w:r>
      <w:r>
        <w:t>MAC CE solution</w:t>
      </w:r>
      <w:r w:rsidR="00DF215F">
        <w:t xml:space="preserve"> are as follows</w:t>
      </w:r>
      <w:r>
        <w:t>:</w:t>
      </w:r>
      <w:r w:rsidR="00E72324" w:rsidRPr="00E72324">
        <w:t xml:space="preserve"> </w:t>
      </w:r>
    </w:p>
    <w:p w14:paraId="378B6DDF" w14:textId="07CE87B3" w:rsidR="005E69AE" w:rsidRPr="004D3578" w:rsidRDefault="00276EE4" w:rsidP="00276EE4">
      <w:pPr>
        <w:pStyle w:val="B1"/>
      </w:pPr>
      <w:r>
        <w:t>-</w:t>
      </w:r>
      <w:r>
        <w:tab/>
      </w:r>
      <w:r w:rsidR="00062789">
        <w:t>Existing PHR MAC CE is reused;</w:t>
      </w:r>
    </w:p>
    <w:p w14:paraId="7B02E4BE" w14:textId="1DF0EB25" w:rsidR="005E69AE" w:rsidRPr="004D3578" w:rsidRDefault="00276EE4" w:rsidP="00276EE4">
      <w:pPr>
        <w:pStyle w:val="B1"/>
      </w:pPr>
      <w:r>
        <w:t>-</w:t>
      </w:r>
      <w:r>
        <w:tab/>
      </w:r>
      <w:r w:rsidR="00062789">
        <w:t xml:space="preserve">In addition to the existing "P" field, </w:t>
      </w:r>
      <w:r w:rsidR="00347773">
        <w:t>the MPE</w:t>
      </w:r>
      <w:r w:rsidR="00062789">
        <w:t xml:space="preserve"> assistance information is </w:t>
      </w:r>
      <w:r w:rsidR="00347773">
        <w:t>add</w:t>
      </w:r>
      <w:r w:rsidR="00160B0A">
        <w:t>ed</w:t>
      </w:r>
      <w:r w:rsidR="00347773">
        <w:t xml:space="preserve"> to the PHR MAC CE</w:t>
      </w:r>
      <w:r w:rsidR="00062789">
        <w:t xml:space="preserve">; </w:t>
      </w:r>
    </w:p>
    <w:p w14:paraId="56A673DE" w14:textId="648D9FE7" w:rsidR="006F49E6" w:rsidRDefault="006F49E6" w:rsidP="006F49E6">
      <w:pPr>
        <w:pStyle w:val="B1"/>
      </w:pPr>
      <w:r>
        <w:t>-</w:t>
      </w:r>
      <w:r>
        <w:tab/>
        <w:t>To avoid backward compatibility issues in the PHR format, the MPE assistance information is added only when it is enabled by the network</w:t>
      </w:r>
      <w:r w:rsidR="00160B0A">
        <w:t>.</w:t>
      </w:r>
      <w:r>
        <w:t xml:space="preserve"> Annex B</w:t>
      </w:r>
      <w:r w:rsidR="00160B0A">
        <w:t xml:space="preserve"> presents exemplary ASN.1 extension for the PHR configuration</w:t>
      </w:r>
      <w:r>
        <w:t>;</w:t>
      </w:r>
    </w:p>
    <w:p w14:paraId="3571438A" w14:textId="4E868F3A" w:rsidR="00B13A90" w:rsidRDefault="006F49E6" w:rsidP="00276EE4">
      <w:pPr>
        <w:pStyle w:val="B1"/>
      </w:pPr>
      <w:r>
        <w:t>-</w:t>
      </w:r>
      <w:r>
        <w:tab/>
        <w:t>Actual presence of the MPE assistance information can be linked to</w:t>
      </w:r>
      <w:r w:rsidR="00B13A90">
        <w:t xml:space="preserve"> the existing "P" field, i.e. MPE assistance information is added whenever a UE applies P-MPR</w:t>
      </w:r>
      <w:r w:rsidR="00671BA7">
        <w:t xml:space="preserve"> (see Annex </w:t>
      </w:r>
      <w:r>
        <w:t>C</w:t>
      </w:r>
      <w:r w:rsidR="00671BA7">
        <w:t>)</w:t>
      </w:r>
      <w:r w:rsidR="00B13A90">
        <w:t>;</w:t>
      </w:r>
    </w:p>
    <w:p w14:paraId="324FE292" w14:textId="072692EA" w:rsidR="00983C7A" w:rsidRDefault="00983C7A" w:rsidP="00983C7A">
      <w:pPr>
        <w:pStyle w:val="B1"/>
      </w:pPr>
      <w:r>
        <w:t>-</w:t>
      </w:r>
      <w:r>
        <w:tab/>
        <w:t xml:space="preserve">FFS: </w:t>
      </w:r>
      <w:r w:rsidR="00671BA7">
        <w:t>W</w:t>
      </w:r>
      <w:r>
        <w:t xml:space="preserve">hich </w:t>
      </w:r>
      <w:r w:rsidR="006F49E6">
        <w:t xml:space="preserve">MPE assistance </w:t>
      </w:r>
      <w:r>
        <w:t xml:space="preserve">information and in which format is included into the MAC header. One option is to include </w:t>
      </w:r>
      <w:r w:rsidR="009E5870">
        <w:t>"power factor change" parameter similar to the one that RRC configuration uses</w:t>
      </w:r>
      <w:r w:rsidR="00671BA7">
        <w:t>, i.e. 1dB, 3dB, 6dB</w:t>
      </w:r>
      <w:r w:rsidR="006F49E6">
        <w:t xml:space="preserve"> etc</w:t>
      </w:r>
      <w:r w:rsidR="00671BA7">
        <w:t xml:space="preserve">. </w:t>
      </w:r>
      <w:r w:rsidR="006F49E6">
        <w:t>Due to the octet alignment of MAC CE, the MPE assistance information will be at least</w:t>
      </w:r>
      <w:r w:rsidR="00671BA7">
        <w:t xml:space="preserve"> 8</w:t>
      </w:r>
      <w:r w:rsidR="006F49E6">
        <w:t xml:space="preserve"> </w:t>
      </w:r>
      <w:r w:rsidR="00671BA7">
        <w:t xml:space="preserve">bit field, </w:t>
      </w:r>
      <w:r w:rsidR="006F49E6">
        <w:t>so</w:t>
      </w:r>
      <w:r w:rsidR="00671BA7">
        <w:t xml:space="preserve"> we can have 255 different values with a high granularity on the P-MPR range</w:t>
      </w:r>
      <w:r w:rsidR="006F49E6">
        <w:t>;</w:t>
      </w:r>
    </w:p>
    <w:p w14:paraId="71D2BD20" w14:textId="6A30588B" w:rsidR="005E69AE" w:rsidRDefault="00B13A90" w:rsidP="00E10728">
      <w:pPr>
        <w:pStyle w:val="B1"/>
      </w:pPr>
      <w:r>
        <w:t>-</w:t>
      </w:r>
      <w:r>
        <w:tab/>
        <w:t>FFS: whether PHR triggering rules have to be revised.</w:t>
      </w:r>
      <w:r w:rsidR="00062789">
        <w:t xml:space="preserve">  </w:t>
      </w:r>
    </w:p>
    <w:p w14:paraId="22A19619" w14:textId="7862FB1C" w:rsidR="00264BA8" w:rsidRDefault="00264BA8" w:rsidP="005E69AE">
      <w:r>
        <w:t>Pros:</w:t>
      </w:r>
    </w:p>
    <w:p w14:paraId="5FC7DB42" w14:textId="000F68B3" w:rsidR="00264BA8" w:rsidRPr="004D3578" w:rsidRDefault="00264BA8" w:rsidP="00264BA8">
      <w:pPr>
        <w:pStyle w:val="B1"/>
      </w:pPr>
      <w:r>
        <w:t>-</w:t>
      </w:r>
      <w:r>
        <w:tab/>
        <w:t xml:space="preserve">There is an existing framework </w:t>
      </w:r>
      <w:r w:rsidR="00E10728">
        <w:t xml:space="preserve">for </w:t>
      </w:r>
      <w:r>
        <w:t>PHR reporting, which can be extended to provide more information;</w:t>
      </w:r>
    </w:p>
    <w:p w14:paraId="08485743" w14:textId="7C652ED2" w:rsidR="00264BA8" w:rsidRDefault="00264BA8" w:rsidP="00264BA8">
      <w:pPr>
        <w:pStyle w:val="B1"/>
      </w:pPr>
      <w:r>
        <w:t>-</w:t>
      </w:r>
      <w:r>
        <w:tab/>
        <w:t>MAC CE PHR can be added to any UL transmission and thus can be delivered faster than the RRC message</w:t>
      </w:r>
      <w:r w:rsidR="00ED438D">
        <w:t>.</w:t>
      </w:r>
      <w:r>
        <w:t xml:space="preserve"> </w:t>
      </w:r>
      <w:r w:rsidR="00FC39AF">
        <w:t>Furthermore, since MAC CE is terminated inside DU, the latter can immediately pass this information to the scheduler.</w:t>
      </w:r>
    </w:p>
    <w:p w14:paraId="2EC52B84" w14:textId="181A575E" w:rsidR="00264BA8" w:rsidRDefault="00264BA8" w:rsidP="00264BA8">
      <w:r>
        <w:t>Cons:</w:t>
      </w:r>
    </w:p>
    <w:p w14:paraId="5D2329DD" w14:textId="0FC673A2" w:rsidR="00264BA8" w:rsidRDefault="00264BA8" w:rsidP="00264BA8">
      <w:pPr>
        <w:pStyle w:val="B1"/>
      </w:pPr>
      <w:r>
        <w:t>-</w:t>
      </w:r>
      <w:r>
        <w:tab/>
        <w:t>Extending MAC CE PHR is not as easy as adding new IEs to the RRC message;</w:t>
      </w:r>
    </w:p>
    <w:p w14:paraId="4B4EC419" w14:textId="26341BEA" w:rsidR="00264BA8" w:rsidRPr="004D3578" w:rsidRDefault="00264BA8" w:rsidP="00264BA8">
      <w:pPr>
        <w:pStyle w:val="B1"/>
      </w:pPr>
      <w:r>
        <w:t>-</w:t>
      </w:r>
      <w:r>
        <w:tab/>
        <w:t>Due to size constraints, only a limited information can be transferred via MAC CE, e.g. 8bits;</w:t>
      </w:r>
    </w:p>
    <w:p w14:paraId="2909E4FE" w14:textId="08E09F15" w:rsidR="00264BA8" w:rsidRPr="004D3578" w:rsidRDefault="00264BA8" w:rsidP="00264BA8">
      <w:pPr>
        <w:pStyle w:val="B1"/>
      </w:pPr>
      <w:r>
        <w:lastRenderedPageBreak/>
        <w:t>-</w:t>
      </w:r>
      <w:r>
        <w:tab/>
      </w:r>
      <w:r w:rsidR="00ED438D">
        <w:t>Both TS 38.331 and TS 38.321 will be impacted due to changes in the PHR MAC CE and the corresponding control information</w:t>
      </w:r>
      <w:r>
        <w:t xml:space="preserve">. </w:t>
      </w:r>
    </w:p>
    <w:p w14:paraId="62E2E073" w14:textId="483A508F" w:rsidR="008E7986" w:rsidRDefault="008E7986" w:rsidP="008E7986"/>
    <w:p w14:paraId="028E34B4" w14:textId="385477B7" w:rsidR="00E10728" w:rsidRDefault="00E10728" w:rsidP="005317B4">
      <w:pPr>
        <w:pStyle w:val="Heading4"/>
      </w:pPr>
      <w:r>
        <w:t>2.2.2</w:t>
      </w:r>
      <w:r w:rsidR="005317B4">
        <w:t>.2</w:t>
      </w:r>
      <w:r>
        <w:tab/>
        <w:t>New MAC CE</w:t>
      </w:r>
    </w:p>
    <w:p w14:paraId="202C6C3F" w14:textId="5EBBF855" w:rsidR="00E10728" w:rsidRDefault="00E10728" w:rsidP="00E10728">
      <w:r>
        <w:t>Main points of the new MAC CE solution</w:t>
      </w:r>
      <w:r w:rsidR="00DF215F">
        <w:t xml:space="preserve"> are as follows</w:t>
      </w:r>
      <w:r>
        <w:t>:</w:t>
      </w:r>
      <w:r w:rsidRPr="00E72324">
        <w:t xml:space="preserve"> </w:t>
      </w:r>
    </w:p>
    <w:p w14:paraId="63417321" w14:textId="6537F3CC" w:rsidR="00E10728" w:rsidRPr="004D3578" w:rsidRDefault="00E10728" w:rsidP="00E10728">
      <w:pPr>
        <w:pStyle w:val="B1"/>
      </w:pPr>
      <w:r>
        <w:t>-</w:t>
      </w:r>
      <w:r>
        <w:tab/>
        <w:t>A new MAC CE is introduced;</w:t>
      </w:r>
    </w:p>
    <w:p w14:paraId="26977C8B" w14:textId="51B7B260" w:rsidR="00E10728" w:rsidRDefault="00E10728" w:rsidP="000B104F">
      <w:pPr>
        <w:pStyle w:val="B1"/>
      </w:pPr>
      <w:r>
        <w:t>-</w:t>
      </w:r>
      <w:r>
        <w:tab/>
      </w:r>
      <w:r w:rsidR="004E202F">
        <w:t>MPE</w:t>
      </w:r>
      <w:r>
        <w:t xml:space="preserve"> assistance information is included</w:t>
      </w:r>
      <w:r w:rsidR="000B104F">
        <w:t xml:space="preserve">. </w:t>
      </w:r>
      <w:r>
        <w:t>Due to the octet alignment of the existing MAC CE</w:t>
      </w:r>
      <w:r w:rsidR="00216170">
        <w:t xml:space="preserve"> elements</w:t>
      </w:r>
      <w:r>
        <w:t>, a new 8bit field can be added</w:t>
      </w:r>
      <w:r w:rsidR="00216170">
        <w:t>;</w:t>
      </w:r>
    </w:p>
    <w:p w14:paraId="1C91B026" w14:textId="7AC99702" w:rsidR="00E10728" w:rsidRDefault="00E10728" w:rsidP="00E10728">
      <w:pPr>
        <w:pStyle w:val="B1"/>
      </w:pPr>
      <w:r>
        <w:t>-</w:t>
      </w:r>
      <w:r>
        <w:tab/>
        <w:t>FFS: Which information and in which format is included into the MAC header</w:t>
      </w:r>
      <w:r w:rsidR="000B104F">
        <w:t>;</w:t>
      </w:r>
      <w:r>
        <w:t xml:space="preserve"> </w:t>
      </w:r>
    </w:p>
    <w:p w14:paraId="1C1F5881" w14:textId="35C0123A" w:rsidR="00E10728" w:rsidRDefault="00E10728" w:rsidP="00E10728">
      <w:pPr>
        <w:pStyle w:val="B1"/>
      </w:pPr>
      <w:r>
        <w:t>-</w:t>
      </w:r>
      <w:r>
        <w:tab/>
      </w:r>
      <w:r w:rsidR="00216170">
        <w:t xml:space="preserve">FFS: RRC configuration to enable P-MPR assistance information in a new MAC CE; </w:t>
      </w:r>
    </w:p>
    <w:p w14:paraId="79931744" w14:textId="5EE57DCB" w:rsidR="00E10728" w:rsidRDefault="00E10728" w:rsidP="00E10728">
      <w:pPr>
        <w:pStyle w:val="B1"/>
      </w:pPr>
      <w:r>
        <w:t>-</w:t>
      </w:r>
      <w:r>
        <w:tab/>
        <w:t xml:space="preserve">FFS: triggering rules </w:t>
      </w:r>
      <w:r w:rsidR="00216170">
        <w:t>for a new MAC CE</w:t>
      </w:r>
      <w:r>
        <w:t xml:space="preserve">.  </w:t>
      </w:r>
    </w:p>
    <w:p w14:paraId="1AF073B5" w14:textId="77777777" w:rsidR="00E10728" w:rsidRDefault="00E10728" w:rsidP="00E10728">
      <w:r>
        <w:t>Pros:</w:t>
      </w:r>
    </w:p>
    <w:p w14:paraId="5B3D1358" w14:textId="5D2F57E8" w:rsidR="00E10728" w:rsidRDefault="00E10728" w:rsidP="007C373C">
      <w:pPr>
        <w:pStyle w:val="B1"/>
      </w:pPr>
      <w:r>
        <w:t>-</w:t>
      </w:r>
      <w:r>
        <w:tab/>
      </w:r>
      <w:r w:rsidR="007C373C">
        <w:t>Since a new MAC CE is introduced, it does not have to be linked or be dependent on the existing PHR MAC CE</w:t>
      </w:r>
      <w:r>
        <w:t xml:space="preserve">; </w:t>
      </w:r>
    </w:p>
    <w:p w14:paraId="511C05A3" w14:textId="77777777" w:rsidR="00E10728" w:rsidRDefault="00E10728" w:rsidP="00E10728">
      <w:r>
        <w:t>Cons:</w:t>
      </w:r>
    </w:p>
    <w:p w14:paraId="2BD8C210" w14:textId="558AAC47" w:rsidR="007C373C" w:rsidRDefault="00E10728" w:rsidP="007C373C">
      <w:pPr>
        <w:pStyle w:val="B1"/>
      </w:pPr>
      <w:r>
        <w:t>-</w:t>
      </w:r>
      <w:r>
        <w:tab/>
      </w:r>
      <w:r w:rsidR="007C373C">
        <w:t>Extending MAC CE PHR is not as easy as adding new IEs to the RRC message;</w:t>
      </w:r>
    </w:p>
    <w:p w14:paraId="43FFFAC2" w14:textId="26B3E32A" w:rsidR="007C373C" w:rsidRDefault="007C373C" w:rsidP="007C373C">
      <w:pPr>
        <w:pStyle w:val="B1"/>
      </w:pPr>
      <w:r>
        <w:t>-</w:t>
      </w:r>
      <w:r>
        <w:tab/>
        <w:t>A completely new MAC CE with the corresponding framework will have to be devised</w:t>
      </w:r>
      <w:r w:rsidR="00671EBB">
        <w:t xml:space="preserve"> by RAN WG2</w:t>
      </w:r>
      <w:r>
        <w:t>;</w:t>
      </w:r>
    </w:p>
    <w:p w14:paraId="3599BC33" w14:textId="77777777" w:rsidR="007C373C" w:rsidRPr="004D3578" w:rsidRDefault="007C373C" w:rsidP="007C373C">
      <w:pPr>
        <w:pStyle w:val="B1"/>
      </w:pPr>
      <w:r>
        <w:t>-</w:t>
      </w:r>
      <w:r>
        <w:tab/>
        <w:t>Due to size constraints, only a limited information can be transferred via MAC CE, e.g. 8bits;</w:t>
      </w:r>
    </w:p>
    <w:p w14:paraId="0356C004" w14:textId="57A8F1C1" w:rsidR="00E10728" w:rsidRPr="004D3578" w:rsidRDefault="007C373C" w:rsidP="007C373C">
      <w:pPr>
        <w:pStyle w:val="B1"/>
      </w:pPr>
      <w:r>
        <w:t>-</w:t>
      </w:r>
      <w:r>
        <w:tab/>
        <w:t xml:space="preserve">Both TS 38.331 and TS 38.321 will be impacted due to changes in the PHR MAC CE and the corresponding control information. </w:t>
      </w:r>
    </w:p>
    <w:p w14:paraId="003168CD" w14:textId="47D65F9C" w:rsidR="00E10728" w:rsidRDefault="00E10728" w:rsidP="008E7986"/>
    <w:p w14:paraId="61D8191A" w14:textId="6A46B4E7" w:rsidR="00F621C8" w:rsidRDefault="00F621C8" w:rsidP="00F621C8">
      <w:pPr>
        <w:pStyle w:val="Heading3"/>
      </w:pPr>
      <w:r>
        <w:t>2.2.3</w:t>
      </w:r>
      <w:r>
        <w:tab/>
        <w:t>Summary of RRC and MAC CE solutions</w:t>
      </w:r>
    </w:p>
    <w:p w14:paraId="061EACCE" w14:textId="30AB1100" w:rsidR="00F621C8" w:rsidRDefault="004E202F" w:rsidP="008E7986">
      <w:pPr>
        <w:rPr>
          <w:noProof/>
        </w:rPr>
      </w:pPr>
      <w:r>
        <w:t xml:space="preserve">Referring to the specification impact analysis presented in sub-section 2.2.1 and 2.2.2 above, our preliminary view is that introduction of a new MAC CE would result in quite noticeable changes in RAN WG2 specifications because a new configuration, reporting format, triggering and prohibition rules shall be devised. In that sense, leveraging existing PHR MAC CE is a much better approach because a UE already sets the "P" field indicating that it has applied P-MPR. The only additional information that can be included is the actual power back-off value, which the network can use to optimize UL duty cycle. At the same time, </w:t>
      </w:r>
      <w:r>
        <w:rPr>
          <w:noProof/>
        </w:rPr>
        <w:t>the RRC solution is the simplest one from the specification impact perspective and thus can be considered if time criticality is not of a big concern. Since MPE is evaluated by a UE at time intervals of 1s, the RRC based solution can in principle fully suffice.</w:t>
      </w:r>
    </w:p>
    <w:p w14:paraId="2DB7EA25" w14:textId="250B3C8D" w:rsidR="001A2D84" w:rsidRDefault="001A2D84" w:rsidP="001A2D84">
      <w:pPr>
        <w:pStyle w:val="Proposal"/>
      </w:pPr>
      <w:bookmarkStart w:id="38" w:name="_Toc20756511"/>
      <w:bookmarkStart w:id="39" w:name="_Toc20756578"/>
      <w:bookmarkStart w:id="40" w:name="_Toc20756603"/>
      <w:r>
        <w:t>Proposal 2:</w:t>
      </w:r>
      <w:r>
        <w:tab/>
        <w:t>Amongst possible solutions, we suggest considering further RRC based and existing PHR MAC CE based approach</w:t>
      </w:r>
      <w:r w:rsidRPr="003E7753">
        <w:t>.</w:t>
      </w:r>
      <w:bookmarkEnd w:id="38"/>
      <w:bookmarkEnd w:id="39"/>
      <w:bookmarkEnd w:id="40"/>
      <w:r w:rsidRPr="003E7753">
        <w:t xml:space="preserve"> </w:t>
      </w:r>
    </w:p>
    <w:p w14:paraId="3B1EA5DE" w14:textId="21CE1BC7" w:rsidR="00E0246E" w:rsidRDefault="00E0246E" w:rsidP="001A2D84">
      <w:pPr>
        <w:pStyle w:val="Proposal"/>
      </w:pPr>
    </w:p>
    <w:p w14:paraId="7B0C6ADF" w14:textId="266CD517" w:rsidR="00E0246E" w:rsidRDefault="00E0246E" w:rsidP="001A2D84">
      <w:pPr>
        <w:pStyle w:val="Proposal"/>
      </w:pPr>
    </w:p>
    <w:p w14:paraId="3837925F" w14:textId="46F71722" w:rsidR="00E0246E" w:rsidRDefault="00E0246E" w:rsidP="001A2D84">
      <w:pPr>
        <w:pStyle w:val="Proposal"/>
      </w:pPr>
    </w:p>
    <w:p w14:paraId="103F5E47" w14:textId="77777777" w:rsidR="00E0246E" w:rsidRDefault="00E0246E" w:rsidP="001A2D84">
      <w:pPr>
        <w:pStyle w:val="Proposal"/>
      </w:pPr>
    </w:p>
    <w:p w14:paraId="34C99636" w14:textId="77777777" w:rsidR="008E7986" w:rsidRDefault="008E7986" w:rsidP="008E7986">
      <w:pPr>
        <w:pStyle w:val="Heading1"/>
      </w:pPr>
      <w:r>
        <w:lastRenderedPageBreak/>
        <w:t>3</w:t>
      </w:r>
      <w:r>
        <w:tab/>
        <w:t>Conclusions</w:t>
      </w:r>
    </w:p>
    <w:p w14:paraId="6F3027FC" w14:textId="1A1245F4" w:rsidR="00BA300B" w:rsidRDefault="00C02233" w:rsidP="00E72324">
      <w:r>
        <w:t>In this discussion paper we have presented our further considerations on potential enhancements for the MPE scenario. As explained in the paper, always applying P-MPR might compromise UL coverage, and the static maximum UL duty cycle might compromise UL performance. Thus, we ask RAN WG4 to consider a mechanism allowing a UE to report the P-MPR assistance information so that the network can choose the most appropriate UL duty cycle</w:t>
      </w:r>
      <w:r w:rsidR="00E72324">
        <w:t>.</w:t>
      </w:r>
      <w:r w:rsidR="00E72324" w:rsidRPr="00E72324">
        <w:t xml:space="preserve"> </w:t>
      </w:r>
    </w:p>
    <w:p w14:paraId="4F71097F" w14:textId="5B26E6B2" w:rsidR="00E0246E" w:rsidRDefault="002B7BC7" w:rsidP="00E0246E">
      <w:pPr>
        <w:rPr>
          <w:noProof/>
        </w:rPr>
      </w:pPr>
      <w:r>
        <w:rPr>
          <w:noProof/>
        </w:rPr>
        <w:t xml:space="preserve">As for the exact solution, we have contemplated two major approaches based on the RRC and MAC CE signalling. As presented in the paper, the RRC solution is the simplest one from the specification impact perspective and thus can be considered if time criticality is not of a big concern. Since MPE is evaluated by a UE at time intervals of 1s, the RRC based solution can </w:t>
      </w:r>
      <w:r w:rsidR="001C42DB">
        <w:rPr>
          <w:noProof/>
        </w:rPr>
        <w:t xml:space="preserve">in principle </w:t>
      </w:r>
      <w:r>
        <w:rPr>
          <w:noProof/>
        </w:rPr>
        <w:t xml:space="preserve">fully suffice. If it is time critical to send MPE assistance information, then MAC CE can be a better alternative. Amongst leveraging an existing PHR MAC CE and introducing a new one, we prefer the former option due to the sheer specification impact associated with adding new MAC control elements.  </w:t>
      </w:r>
    </w:p>
    <w:p w14:paraId="2334BD99" w14:textId="77777777" w:rsidR="00E0246E" w:rsidRDefault="00E0246E">
      <w:pPr>
        <w:pStyle w:val="TOC1"/>
        <w:rPr>
          <w:rFonts w:asciiTheme="minorHAnsi" w:eastAsiaTheme="minorEastAsia" w:hAnsiTheme="minorHAnsi" w:cstheme="minorBidi"/>
          <w:b w:val="0"/>
          <w:bCs w:val="0"/>
          <w:noProof/>
          <w:sz w:val="24"/>
          <w:szCs w:val="24"/>
          <w:lang w:val="de-DE" w:eastAsia="en-GB"/>
        </w:rPr>
      </w:pPr>
      <w:r>
        <w:rPr>
          <w:b w:val="0"/>
          <w:bCs w:val="0"/>
        </w:rPr>
        <w:fldChar w:fldCharType="begin"/>
      </w:r>
      <w:r>
        <w:instrText xml:space="preserve"> TOC \n \t "Proposal,1" </w:instrText>
      </w:r>
      <w:r>
        <w:rPr>
          <w:b w:val="0"/>
          <w:bCs w:val="0"/>
        </w:rPr>
        <w:fldChar w:fldCharType="separate"/>
      </w:r>
      <w:r>
        <w:rPr>
          <w:noProof/>
        </w:rPr>
        <w:t>Proposal 1:</w:t>
      </w:r>
      <w:r>
        <w:rPr>
          <w:rFonts w:asciiTheme="minorHAnsi" w:eastAsiaTheme="minorEastAsia" w:hAnsiTheme="minorHAnsi" w:cstheme="minorBidi"/>
          <w:b w:val="0"/>
          <w:bCs w:val="0"/>
          <w:noProof/>
          <w:sz w:val="24"/>
          <w:szCs w:val="24"/>
          <w:lang w:val="de-DE" w:eastAsia="en-GB"/>
        </w:rPr>
        <w:tab/>
      </w:r>
      <w:r>
        <w:rPr>
          <w:noProof/>
        </w:rPr>
        <w:t>Introduce P-MPR assistance information that will allow the network to choose the most appropriate UL uplink duty cycle.</w:t>
      </w:r>
    </w:p>
    <w:p w14:paraId="395A6B8D" w14:textId="77777777" w:rsidR="00E0246E" w:rsidRDefault="00E0246E">
      <w:pPr>
        <w:pStyle w:val="TOC1"/>
        <w:rPr>
          <w:rFonts w:asciiTheme="minorHAnsi" w:eastAsiaTheme="minorEastAsia" w:hAnsiTheme="minorHAnsi" w:cstheme="minorBidi"/>
          <w:b w:val="0"/>
          <w:bCs w:val="0"/>
          <w:noProof/>
          <w:sz w:val="24"/>
          <w:szCs w:val="24"/>
          <w:lang w:val="de-DE" w:eastAsia="en-GB"/>
        </w:rPr>
      </w:pPr>
      <w:r>
        <w:rPr>
          <w:noProof/>
        </w:rPr>
        <w:t>Proposal 2:</w:t>
      </w:r>
      <w:r>
        <w:rPr>
          <w:rFonts w:asciiTheme="minorHAnsi" w:eastAsiaTheme="minorEastAsia" w:hAnsiTheme="minorHAnsi" w:cstheme="minorBidi"/>
          <w:b w:val="0"/>
          <w:bCs w:val="0"/>
          <w:noProof/>
          <w:sz w:val="24"/>
          <w:szCs w:val="24"/>
          <w:lang w:val="de-DE" w:eastAsia="en-GB"/>
        </w:rPr>
        <w:tab/>
      </w:r>
      <w:r>
        <w:rPr>
          <w:noProof/>
        </w:rPr>
        <w:t>Amongst possible solutions, we suggest considering further RRC based and existing PHR MAC CE based approach.</w:t>
      </w:r>
    </w:p>
    <w:p w14:paraId="05CC6F0A" w14:textId="5C82DBBD" w:rsidR="005E69AE" w:rsidRDefault="00E0246E" w:rsidP="00E0246E">
      <w:r>
        <w:rPr>
          <w:noProof/>
        </w:rPr>
        <w:fldChar w:fldCharType="end"/>
      </w:r>
    </w:p>
    <w:p w14:paraId="4D133CD8" w14:textId="6F658666" w:rsidR="00276EE4" w:rsidRPr="003A0483" w:rsidRDefault="005E69AE" w:rsidP="001136ED">
      <w:pPr>
        <w:pStyle w:val="Heading1"/>
      </w:pPr>
      <w:r>
        <w:t>4</w:t>
      </w:r>
      <w:r>
        <w:tab/>
        <w:t>References</w:t>
      </w:r>
    </w:p>
    <w:p w14:paraId="65964FC1" w14:textId="77777777" w:rsidR="00DC7D5D" w:rsidRDefault="00DC7D5D" w:rsidP="00DC7D5D">
      <w:pPr>
        <w:pStyle w:val="EX"/>
        <w:numPr>
          <w:ilvl w:val="0"/>
          <w:numId w:val="5"/>
        </w:numPr>
      </w:pPr>
      <w:bookmarkStart w:id="41" w:name="_Ref13820109"/>
      <w:r>
        <w:t>RP-191290, "</w:t>
      </w:r>
      <w:r w:rsidRPr="00173586">
        <w:rPr>
          <w:bCs/>
          <w:lang w:val="en-US"/>
        </w:rPr>
        <w:t>NR RF requirements for FR2</w:t>
      </w:r>
      <w:r>
        <w:t>", Nokia, Nokia Shanghai Bell</w:t>
      </w:r>
      <w:bookmarkEnd w:id="41"/>
    </w:p>
    <w:p w14:paraId="527E798D" w14:textId="77777777" w:rsidR="00DC7D5D" w:rsidRDefault="00DC7D5D" w:rsidP="00DC7D5D">
      <w:pPr>
        <w:pStyle w:val="EX"/>
        <w:numPr>
          <w:ilvl w:val="0"/>
          <w:numId w:val="5"/>
        </w:numPr>
      </w:pPr>
      <w:bookmarkStart w:id="42" w:name="_Ref16851234"/>
      <w:r w:rsidRPr="008A3154">
        <w:t>R4-1907454</w:t>
      </w:r>
      <w:r>
        <w:t>, "</w:t>
      </w:r>
      <w:r w:rsidRPr="008A3154">
        <w:t>Draft CR to TS38.101-2 on FR2 PC3 UE maxUplinkDutyCycle</w:t>
      </w:r>
      <w:r>
        <w:t>", Nokia, Nokia Shanghai Bell</w:t>
      </w:r>
      <w:bookmarkEnd w:id="42"/>
    </w:p>
    <w:p w14:paraId="5909F947" w14:textId="77777777" w:rsidR="00DC7D5D" w:rsidRDefault="00DC7D5D" w:rsidP="00DC7D5D">
      <w:pPr>
        <w:pStyle w:val="EX"/>
        <w:numPr>
          <w:ilvl w:val="0"/>
          <w:numId w:val="5"/>
        </w:numPr>
      </w:pPr>
      <w:bookmarkStart w:id="43" w:name="_Ref16851251"/>
      <w:r w:rsidRPr="00236BD2">
        <w:t>R2-1908488</w:t>
      </w:r>
      <w:r>
        <w:t>, "</w:t>
      </w:r>
      <w:r w:rsidRPr="00236BD2">
        <w:t>CR on capability of maxUplinkDutyCycle for FR2</w:t>
      </w:r>
      <w:r>
        <w:t xml:space="preserve">", </w:t>
      </w:r>
      <w:r w:rsidRPr="00236BD2">
        <w:t>CMCC, OPPO, Apple</w:t>
      </w:r>
      <w:bookmarkEnd w:id="43"/>
    </w:p>
    <w:p w14:paraId="6EACF793" w14:textId="77777777" w:rsidR="00DC7D5D" w:rsidRDefault="00DC7D5D" w:rsidP="00DC7D5D">
      <w:pPr>
        <w:pStyle w:val="EX"/>
        <w:numPr>
          <w:ilvl w:val="0"/>
          <w:numId w:val="5"/>
        </w:numPr>
      </w:pPr>
      <w:bookmarkStart w:id="44" w:name="_Ref16851253"/>
      <w:r>
        <w:t>R2-1908489, "</w:t>
      </w:r>
      <w:r w:rsidRPr="005E6877">
        <w:t>CR on capability of maxUplinkDutyCycle for FR2</w:t>
      </w:r>
      <w:r>
        <w:t xml:space="preserve">", </w:t>
      </w:r>
      <w:r w:rsidRPr="00236BD2">
        <w:t>CMCC, OPPO, Apple</w:t>
      </w:r>
      <w:bookmarkEnd w:id="44"/>
    </w:p>
    <w:p w14:paraId="7CA2B9FC" w14:textId="77777777" w:rsidR="00DC7D5D" w:rsidRPr="004D3578" w:rsidRDefault="00DC7D5D" w:rsidP="00DC7D5D">
      <w:pPr>
        <w:pStyle w:val="EX"/>
        <w:numPr>
          <w:ilvl w:val="0"/>
          <w:numId w:val="5"/>
        </w:numPr>
      </w:pPr>
      <w:r w:rsidRPr="00AA7711">
        <w:t>R4-1900440</w:t>
      </w:r>
      <w:r>
        <w:t>, "</w:t>
      </w:r>
      <w:r w:rsidRPr="00AA7711">
        <w:t>P-MPR and maxULDuty</w:t>
      </w:r>
      <w:r>
        <w:t>C</w:t>
      </w:r>
      <w:r w:rsidRPr="00AA7711">
        <w:t>ycle limit parameters</w:t>
      </w:r>
      <w:r>
        <w:t>", Qualcomm Incorporated</w:t>
      </w:r>
    </w:p>
    <w:p w14:paraId="08C5B690" w14:textId="77777777" w:rsidR="002675F0" w:rsidRPr="002675F0" w:rsidRDefault="002675F0" w:rsidP="002675F0"/>
    <w:p w14:paraId="37DD35D5" w14:textId="6CC00260" w:rsidR="001136ED" w:rsidRDefault="00080512" w:rsidP="001136ED">
      <w:pPr>
        <w:pStyle w:val="Heading8"/>
      </w:pPr>
      <w:r w:rsidRPr="004D3578">
        <w:br w:type="page"/>
      </w:r>
      <w:bookmarkStart w:id="45" w:name="_Toc2086459"/>
      <w:r w:rsidRPr="004D3578">
        <w:lastRenderedPageBreak/>
        <w:t xml:space="preserve">Annex </w:t>
      </w:r>
      <w:r w:rsidR="005E69AE">
        <w:t>A</w:t>
      </w:r>
      <w:r w:rsidR="001136ED">
        <w:t xml:space="preserve">: </w:t>
      </w:r>
      <w:r w:rsidR="00202558">
        <w:t>Exemplary changes for the RRC solution</w:t>
      </w:r>
      <w:r w:rsidR="00E344B4">
        <w:t xml:space="preserve"> </w:t>
      </w:r>
    </w:p>
    <w:p w14:paraId="0C127EDA" w14:textId="1C3246C4" w:rsidR="001136ED" w:rsidRDefault="009D3E65" w:rsidP="009D3E65">
      <w:pPr>
        <w:pStyle w:val="Heading4"/>
      </w:pPr>
      <w:r>
        <w:t>TS 38.331</w:t>
      </w:r>
    </w:p>
    <w:p w14:paraId="6335FCE3" w14:textId="77777777" w:rsidR="00062789" w:rsidRPr="00AB1A0A" w:rsidRDefault="00062789" w:rsidP="00062789">
      <w:pPr>
        <w:pStyle w:val="PL"/>
        <w:rPr>
          <w:color w:val="808080"/>
        </w:rPr>
      </w:pPr>
      <w:r w:rsidRPr="00AB1A0A">
        <w:rPr>
          <w:color w:val="808080"/>
        </w:rPr>
        <w:t>-- ASN1START</w:t>
      </w:r>
    </w:p>
    <w:p w14:paraId="293389C7" w14:textId="77777777" w:rsidR="00062789" w:rsidRPr="00AB1A0A" w:rsidRDefault="00062789" w:rsidP="00062789">
      <w:pPr>
        <w:pStyle w:val="PL"/>
        <w:rPr>
          <w:color w:val="808080"/>
        </w:rPr>
      </w:pPr>
      <w:r w:rsidRPr="00AB1A0A">
        <w:rPr>
          <w:color w:val="808080"/>
        </w:rPr>
        <w:t>-- TAG-UEASSISTANCEINFORMATION-START</w:t>
      </w:r>
    </w:p>
    <w:p w14:paraId="39394DB1" w14:textId="77777777" w:rsidR="00062789" w:rsidRPr="00AB1A0A" w:rsidRDefault="00062789" w:rsidP="00062789">
      <w:pPr>
        <w:pStyle w:val="PL"/>
      </w:pPr>
    </w:p>
    <w:p w14:paraId="66665431" w14:textId="77777777" w:rsidR="00062789" w:rsidRPr="00AB1A0A" w:rsidRDefault="00062789" w:rsidP="00062789">
      <w:pPr>
        <w:pStyle w:val="PL"/>
      </w:pPr>
      <w:r w:rsidRPr="00AB1A0A">
        <w:t xml:space="preserve">UEAssistanceInformation ::=         </w:t>
      </w:r>
      <w:r w:rsidRPr="00AB1A0A">
        <w:rPr>
          <w:color w:val="993366"/>
        </w:rPr>
        <w:t>SEQUENCE</w:t>
      </w:r>
      <w:r w:rsidRPr="00AB1A0A">
        <w:t xml:space="preserve"> {</w:t>
      </w:r>
    </w:p>
    <w:p w14:paraId="7EB8D448" w14:textId="77777777" w:rsidR="00062789" w:rsidRPr="00AB1A0A" w:rsidRDefault="00062789" w:rsidP="00062789">
      <w:pPr>
        <w:pStyle w:val="PL"/>
      </w:pPr>
      <w:r w:rsidRPr="00AB1A0A">
        <w:t xml:space="preserve">    criticalExtensions                  </w:t>
      </w:r>
      <w:r w:rsidRPr="00AB1A0A">
        <w:rPr>
          <w:color w:val="993366"/>
        </w:rPr>
        <w:t>CHOICE</w:t>
      </w:r>
      <w:r w:rsidRPr="00AB1A0A">
        <w:t xml:space="preserve"> {</w:t>
      </w:r>
    </w:p>
    <w:p w14:paraId="13B4D15C" w14:textId="77777777" w:rsidR="00062789" w:rsidRPr="00AB1A0A" w:rsidRDefault="00062789" w:rsidP="00062789">
      <w:pPr>
        <w:pStyle w:val="PL"/>
      </w:pPr>
      <w:r w:rsidRPr="00AB1A0A">
        <w:t xml:space="preserve">        ueAssistanceInformation             UEAssistanceInformation-IEs,</w:t>
      </w:r>
    </w:p>
    <w:p w14:paraId="1AD06C00" w14:textId="77777777" w:rsidR="00062789" w:rsidRPr="00AB1A0A" w:rsidRDefault="00062789" w:rsidP="00062789">
      <w:pPr>
        <w:pStyle w:val="PL"/>
      </w:pPr>
      <w:r w:rsidRPr="00AB1A0A">
        <w:t xml:space="preserve">        criticalExtensionsFuture            </w:t>
      </w:r>
      <w:r w:rsidRPr="00AB1A0A">
        <w:rPr>
          <w:color w:val="993366"/>
        </w:rPr>
        <w:t>SEQUENCE</w:t>
      </w:r>
      <w:r w:rsidRPr="00AB1A0A">
        <w:t xml:space="preserve"> {}</w:t>
      </w:r>
    </w:p>
    <w:p w14:paraId="48CBEA9B" w14:textId="77777777" w:rsidR="00062789" w:rsidRPr="00AB1A0A" w:rsidRDefault="00062789" w:rsidP="00062789">
      <w:pPr>
        <w:pStyle w:val="PL"/>
      </w:pPr>
      <w:r w:rsidRPr="00AB1A0A">
        <w:t xml:space="preserve">    }</w:t>
      </w:r>
    </w:p>
    <w:p w14:paraId="51F41566" w14:textId="77777777" w:rsidR="00062789" w:rsidRPr="00AB1A0A" w:rsidRDefault="00062789" w:rsidP="00062789">
      <w:pPr>
        <w:pStyle w:val="PL"/>
      </w:pPr>
      <w:r w:rsidRPr="00AB1A0A">
        <w:t>}</w:t>
      </w:r>
    </w:p>
    <w:p w14:paraId="1BE5C2C6" w14:textId="77777777" w:rsidR="00062789" w:rsidRPr="00AB1A0A" w:rsidRDefault="00062789" w:rsidP="00062789">
      <w:pPr>
        <w:pStyle w:val="PL"/>
      </w:pPr>
    </w:p>
    <w:p w14:paraId="586DDBCD" w14:textId="77777777" w:rsidR="00062789" w:rsidRPr="00AB1A0A" w:rsidRDefault="00062789" w:rsidP="00062789">
      <w:pPr>
        <w:pStyle w:val="PL"/>
      </w:pPr>
      <w:r w:rsidRPr="00AB1A0A">
        <w:t xml:space="preserve">UEAssistanceInformation-IEs ::=     </w:t>
      </w:r>
      <w:r w:rsidRPr="00AB1A0A">
        <w:rPr>
          <w:color w:val="993366"/>
        </w:rPr>
        <w:t>SEQUENCE</w:t>
      </w:r>
      <w:r w:rsidRPr="00AB1A0A">
        <w:t xml:space="preserve"> {</w:t>
      </w:r>
    </w:p>
    <w:p w14:paraId="09963851" w14:textId="77777777" w:rsidR="00062789" w:rsidRPr="00AB1A0A" w:rsidRDefault="00062789" w:rsidP="00062789">
      <w:pPr>
        <w:pStyle w:val="PL"/>
      </w:pPr>
      <w:r w:rsidRPr="00AB1A0A">
        <w:t xml:space="preserve">    delayBudgetReport                   DelayBudgetReport                   </w:t>
      </w:r>
      <w:r w:rsidRPr="00AB1A0A">
        <w:rPr>
          <w:color w:val="993366"/>
        </w:rPr>
        <w:t>OPTIONAL</w:t>
      </w:r>
      <w:r w:rsidRPr="00AB1A0A">
        <w:t>,</w:t>
      </w:r>
    </w:p>
    <w:p w14:paraId="62FB4408" w14:textId="77777777" w:rsidR="00062789" w:rsidRPr="00AB1A0A" w:rsidRDefault="00062789" w:rsidP="00062789">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5C6DC11E" w14:textId="77777777" w:rsidR="00062789" w:rsidRPr="00AB1A0A" w:rsidRDefault="00062789" w:rsidP="00062789">
      <w:pPr>
        <w:pStyle w:val="PL"/>
      </w:pPr>
      <w:r w:rsidRPr="00AB1A0A">
        <w:t xml:space="preserve">    nonCriticalExtension                UEAssistanceInformation-v1540-IEs   </w:t>
      </w:r>
      <w:r w:rsidRPr="00AB1A0A">
        <w:rPr>
          <w:color w:val="993366"/>
        </w:rPr>
        <w:t>OPTIONAL</w:t>
      </w:r>
    </w:p>
    <w:p w14:paraId="79969069" w14:textId="77777777" w:rsidR="00062789" w:rsidRPr="00AB1A0A" w:rsidRDefault="00062789" w:rsidP="00062789">
      <w:pPr>
        <w:pStyle w:val="PL"/>
      </w:pPr>
      <w:r w:rsidRPr="00AB1A0A">
        <w:t>}</w:t>
      </w:r>
    </w:p>
    <w:p w14:paraId="202EF74B" w14:textId="77777777" w:rsidR="00062789" w:rsidRPr="00AB1A0A" w:rsidRDefault="00062789" w:rsidP="00062789">
      <w:pPr>
        <w:pStyle w:val="PL"/>
      </w:pPr>
    </w:p>
    <w:p w14:paraId="44D1C87F" w14:textId="77777777" w:rsidR="00062789" w:rsidRPr="00AB1A0A" w:rsidRDefault="00062789" w:rsidP="00062789">
      <w:pPr>
        <w:pStyle w:val="PL"/>
      </w:pPr>
      <w:r w:rsidRPr="00AB1A0A">
        <w:t xml:space="preserve">DelayBudgetReport::=                </w:t>
      </w:r>
      <w:r w:rsidRPr="00AB1A0A">
        <w:rPr>
          <w:color w:val="993366"/>
        </w:rPr>
        <w:t>CHOICE</w:t>
      </w:r>
      <w:r w:rsidRPr="00AB1A0A">
        <w:t xml:space="preserve"> {</w:t>
      </w:r>
    </w:p>
    <w:p w14:paraId="3F057838" w14:textId="77777777" w:rsidR="00062789" w:rsidRPr="00AB1A0A" w:rsidRDefault="00062789" w:rsidP="00062789">
      <w:pPr>
        <w:pStyle w:val="PL"/>
      </w:pPr>
      <w:r w:rsidRPr="00AB1A0A">
        <w:t xml:space="preserve">    type1                               </w:t>
      </w:r>
      <w:r w:rsidRPr="00AB1A0A">
        <w:rPr>
          <w:color w:val="993366"/>
        </w:rPr>
        <w:t>ENUMERATED</w:t>
      </w:r>
      <w:r w:rsidRPr="00AB1A0A">
        <w:t xml:space="preserve"> {</w:t>
      </w:r>
    </w:p>
    <w:p w14:paraId="4FE1CC24" w14:textId="77777777" w:rsidR="00062789" w:rsidRPr="00AB1A0A" w:rsidRDefault="00062789" w:rsidP="00062789">
      <w:pPr>
        <w:pStyle w:val="PL"/>
      </w:pPr>
      <w:r w:rsidRPr="00AB1A0A">
        <w:t xml:space="preserve">                                            msMinus1280, msMinus640, msMinus320, msMinus160,msMinus80, msMinus60, msMinus40,</w:t>
      </w:r>
    </w:p>
    <w:p w14:paraId="24616C14" w14:textId="77777777" w:rsidR="00062789" w:rsidRPr="00AB1A0A" w:rsidRDefault="00062789" w:rsidP="00062789">
      <w:pPr>
        <w:pStyle w:val="PL"/>
      </w:pPr>
      <w:r w:rsidRPr="00AB1A0A">
        <w:t xml:space="preserve">                                            msMinus20, ms0, ms20,ms40, ms60, ms80, ms160, ms320, ms640, ms1280},</w:t>
      </w:r>
    </w:p>
    <w:p w14:paraId="487BFD6D" w14:textId="77777777" w:rsidR="00062789" w:rsidRPr="00AB1A0A" w:rsidRDefault="00062789" w:rsidP="00062789">
      <w:pPr>
        <w:pStyle w:val="PL"/>
      </w:pPr>
      <w:r w:rsidRPr="00AB1A0A">
        <w:t xml:space="preserve">    ...</w:t>
      </w:r>
    </w:p>
    <w:p w14:paraId="57B62759" w14:textId="77777777" w:rsidR="00062789" w:rsidRPr="00AB1A0A" w:rsidRDefault="00062789" w:rsidP="00062789">
      <w:pPr>
        <w:pStyle w:val="PL"/>
      </w:pPr>
      <w:r w:rsidRPr="00AB1A0A">
        <w:t>}</w:t>
      </w:r>
    </w:p>
    <w:p w14:paraId="021058A1" w14:textId="77777777" w:rsidR="00062789" w:rsidRPr="00AB1A0A" w:rsidRDefault="00062789" w:rsidP="00062789">
      <w:pPr>
        <w:pStyle w:val="PL"/>
      </w:pPr>
    </w:p>
    <w:p w14:paraId="4824BD0E" w14:textId="77777777" w:rsidR="00062789" w:rsidRPr="00AB1A0A" w:rsidRDefault="00062789" w:rsidP="00062789">
      <w:pPr>
        <w:pStyle w:val="PL"/>
      </w:pPr>
      <w:r w:rsidRPr="00AB1A0A">
        <w:t xml:space="preserve">UEAssistanceInformation-v1540-IEs ::= </w:t>
      </w:r>
      <w:r w:rsidRPr="00AB1A0A">
        <w:rPr>
          <w:color w:val="993366"/>
        </w:rPr>
        <w:t>SEQUENCE</w:t>
      </w:r>
      <w:r w:rsidRPr="00AB1A0A">
        <w:t xml:space="preserve"> {</w:t>
      </w:r>
    </w:p>
    <w:p w14:paraId="44758E24" w14:textId="77777777" w:rsidR="00062789" w:rsidRPr="00AB1A0A" w:rsidRDefault="00062789" w:rsidP="00062789">
      <w:pPr>
        <w:pStyle w:val="PL"/>
      </w:pPr>
      <w:r w:rsidRPr="00AB1A0A">
        <w:t xml:space="preserve">    overheatingAssistance               OverheatingAssistance               </w:t>
      </w:r>
      <w:r w:rsidRPr="00AB1A0A">
        <w:rPr>
          <w:color w:val="993366"/>
        </w:rPr>
        <w:t>OPTIONAL</w:t>
      </w:r>
      <w:r w:rsidRPr="00AB1A0A">
        <w:t>,</w:t>
      </w:r>
    </w:p>
    <w:p w14:paraId="6CDAD391" w14:textId="5AFA7C88" w:rsidR="00062789" w:rsidRPr="00AB1A0A" w:rsidRDefault="00062789" w:rsidP="00062789">
      <w:pPr>
        <w:pStyle w:val="PL"/>
      </w:pPr>
      <w:r w:rsidRPr="00AB1A0A">
        <w:t xml:space="preserve">    nonCriticalExtension                </w:t>
      </w:r>
      <w:r w:rsidR="00434511" w:rsidRPr="00434511">
        <w:rPr>
          <w:color w:val="FF0000"/>
          <w:u w:val="single"/>
        </w:rPr>
        <w:t>UEAssistanceInformation-v1</w:t>
      </w:r>
      <w:r w:rsidR="00434511">
        <w:rPr>
          <w:color w:val="FF0000"/>
          <w:u w:val="single"/>
        </w:rPr>
        <w:t>6xy</w:t>
      </w:r>
      <w:r w:rsidR="00434511" w:rsidRPr="00434511">
        <w:rPr>
          <w:color w:val="FF0000"/>
          <w:u w:val="single"/>
        </w:rPr>
        <w:t xml:space="preserve">-IEs </w:t>
      </w:r>
      <w:r w:rsidRPr="00434511">
        <w:rPr>
          <w:strike/>
          <w:color w:val="FF0000"/>
        </w:rPr>
        <w:t>SEQUENCE {}</w:t>
      </w:r>
      <w:r w:rsidRPr="00AB1A0A">
        <w:t xml:space="preserve">                         </w:t>
      </w:r>
      <w:r w:rsidRPr="00AB1A0A">
        <w:rPr>
          <w:color w:val="993366"/>
        </w:rPr>
        <w:t>OPTIONAL</w:t>
      </w:r>
    </w:p>
    <w:p w14:paraId="21F34F5F" w14:textId="77777777" w:rsidR="00062789" w:rsidRPr="00AB1A0A" w:rsidRDefault="00062789" w:rsidP="00062789">
      <w:pPr>
        <w:pStyle w:val="PL"/>
      </w:pPr>
      <w:r w:rsidRPr="00AB1A0A">
        <w:t>}</w:t>
      </w:r>
    </w:p>
    <w:p w14:paraId="0E38C65B" w14:textId="291778B4" w:rsidR="00062789" w:rsidRDefault="00062789" w:rsidP="00062789">
      <w:pPr>
        <w:pStyle w:val="PL"/>
      </w:pPr>
    </w:p>
    <w:p w14:paraId="00ED27B9" w14:textId="0F4ECB89" w:rsidR="00434511" w:rsidRPr="00434511" w:rsidRDefault="00434511" w:rsidP="00434511">
      <w:pPr>
        <w:pStyle w:val="PL"/>
        <w:rPr>
          <w:color w:val="FF0000"/>
          <w:u w:val="single"/>
        </w:rPr>
      </w:pPr>
      <w:r w:rsidRPr="00434511">
        <w:rPr>
          <w:color w:val="FF0000"/>
          <w:u w:val="single"/>
        </w:rPr>
        <w:t>UEAssistanceInformation-v1</w:t>
      </w:r>
      <w:r>
        <w:rPr>
          <w:color w:val="FF0000"/>
          <w:u w:val="single"/>
        </w:rPr>
        <w:t>6xy</w:t>
      </w:r>
      <w:r w:rsidRPr="00434511">
        <w:rPr>
          <w:color w:val="FF0000"/>
          <w:u w:val="single"/>
        </w:rPr>
        <w:t>-IEs ::= SEQUENCE {</w:t>
      </w:r>
    </w:p>
    <w:p w14:paraId="25198ADF" w14:textId="37468467" w:rsidR="00434511" w:rsidRPr="00434511" w:rsidRDefault="00434511" w:rsidP="00434511">
      <w:pPr>
        <w:pStyle w:val="PL"/>
        <w:rPr>
          <w:color w:val="FF0000"/>
          <w:u w:val="single"/>
        </w:rPr>
      </w:pPr>
      <w:r w:rsidRPr="00434511">
        <w:rPr>
          <w:color w:val="FF0000"/>
          <w:u w:val="single"/>
        </w:rPr>
        <w:t xml:space="preserve">    </w:t>
      </w:r>
      <w:r>
        <w:rPr>
          <w:color w:val="FF0000"/>
          <w:u w:val="single"/>
        </w:rPr>
        <w:t>mpe</w:t>
      </w:r>
      <w:r w:rsidRPr="00434511">
        <w:rPr>
          <w:color w:val="FF0000"/>
          <w:u w:val="single"/>
        </w:rPr>
        <w:t xml:space="preserve">Assistance               </w:t>
      </w:r>
      <w:r>
        <w:rPr>
          <w:color w:val="FF0000"/>
          <w:u w:val="single"/>
        </w:rPr>
        <w:tab/>
      </w:r>
      <w:r>
        <w:rPr>
          <w:color w:val="FF0000"/>
          <w:u w:val="single"/>
        </w:rPr>
        <w:tab/>
        <w:t>MPE</w:t>
      </w:r>
      <w:r w:rsidRPr="00434511">
        <w:rPr>
          <w:color w:val="FF0000"/>
          <w:u w:val="single"/>
        </w:rPr>
        <w:t>Assistance</w:t>
      </w:r>
      <w:r>
        <w:rPr>
          <w:color w:val="FF0000"/>
          <w:u w:val="single"/>
        </w:rPr>
        <w:tab/>
      </w:r>
      <w:r>
        <w:rPr>
          <w:color w:val="FF0000"/>
          <w:u w:val="single"/>
        </w:rPr>
        <w:tab/>
      </w:r>
      <w:r w:rsidRPr="00434511">
        <w:rPr>
          <w:color w:val="FF0000"/>
          <w:u w:val="single"/>
        </w:rPr>
        <w:t xml:space="preserve">               OPTIONAL,</w:t>
      </w:r>
    </w:p>
    <w:p w14:paraId="5FF15C5C" w14:textId="5CE30735" w:rsidR="00434511" w:rsidRPr="00434511" w:rsidRDefault="00434511" w:rsidP="00434511">
      <w:pPr>
        <w:pStyle w:val="PL"/>
        <w:rPr>
          <w:color w:val="FF0000"/>
          <w:u w:val="single"/>
        </w:rPr>
      </w:pPr>
      <w:r w:rsidRPr="00434511">
        <w:rPr>
          <w:color w:val="FF0000"/>
          <w:u w:val="single"/>
        </w:rPr>
        <w:t xml:space="preserve">    nonCriticalExtension                SEQUENCE {}                         OPTIONAL</w:t>
      </w:r>
    </w:p>
    <w:p w14:paraId="49712879" w14:textId="77777777" w:rsidR="00434511" w:rsidRPr="00434511" w:rsidRDefault="00434511" w:rsidP="00434511">
      <w:pPr>
        <w:pStyle w:val="PL"/>
        <w:rPr>
          <w:color w:val="FF0000"/>
          <w:u w:val="single"/>
        </w:rPr>
      </w:pPr>
      <w:r w:rsidRPr="00434511">
        <w:rPr>
          <w:color w:val="FF0000"/>
          <w:u w:val="single"/>
        </w:rPr>
        <w:t>}</w:t>
      </w:r>
    </w:p>
    <w:p w14:paraId="047E6B75" w14:textId="77777777" w:rsidR="00434511" w:rsidRPr="00434511" w:rsidRDefault="00434511" w:rsidP="00062789">
      <w:pPr>
        <w:pStyle w:val="PL"/>
        <w:rPr>
          <w:color w:val="FF0000"/>
          <w:u w:val="single"/>
        </w:rPr>
      </w:pPr>
    </w:p>
    <w:p w14:paraId="331E588B" w14:textId="77777777" w:rsidR="00062789" w:rsidRPr="00AB1A0A" w:rsidRDefault="00062789" w:rsidP="00062789">
      <w:pPr>
        <w:pStyle w:val="PL"/>
      </w:pPr>
      <w:r w:rsidRPr="00AB1A0A">
        <w:t xml:space="preserve">OverheatingAssistance ::=           </w:t>
      </w:r>
      <w:r w:rsidRPr="00AB1A0A">
        <w:rPr>
          <w:color w:val="993366"/>
        </w:rPr>
        <w:t>SEQUENCE</w:t>
      </w:r>
      <w:r w:rsidRPr="00AB1A0A">
        <w:t xml:space="preserve"> {</w:t>
      </w:r>
    </w:p>
    <w:p w14:paraId="2E378AEA" w14:textId="77777777" w:rsidR="00062789" w:rsidRPr="00AB1A0A" w:rsidRDefault="00062789" w:rsidP="00062789">
      <w:pPr>
        <w:pStyle w:val="PL"/>
      </w:pPr>
      <w:r w:rsidRPr="00AB1A0A">
        <w:t xml:space="preserve">    reducedMaxCCs                       </w:t>
      </w:r>
      <w:r w:rsidRPr="00AB1A0A">
        <w:rPr>
          <w:color w:val="993366"/>
        </w:rPr>
        <w:t>SEQUENCE</w:t>
      </w:r>
      <w:r w:rsidRPr="00AB1A0A">
        <w:t xml:space="preserve"> {</w:t>
      </w:r>
    </w:p>
    <w:p w14:paraId="23D8F240" w14:textId="77777777" w:rsidR="00062789" w:rsidRPr="00AB1A0A" w:rsidRDefault="00062789" w:rsidP="00062789">
      <w:pPr>
        <w:pStyle w:val="PL"/>
      </w:pPr>
      <w:r w:rsidRPr="00AB1A0A">
        <w:t xml:space="preserve">        reducedCCsDL                        </w:t>
      </w:r>
      <w:r w:rsidRPr="00AB1A0A">
        <w:rPr>
          <w:color w:val="993366"/>
        </w:rPr>
        <w:t>INTEGER</w:t>
      </w:r>
      <w:r w:rsidRPr="00AB1A0A">
        <w:t xml:space="preserve"> (0..31),</w:t>
      </w:r>
    </w:p>
    <w:p w14:paraId="54D2406A" w14:textId="77777777" w:rsidR="00062789" w:rsidRPr="00AB1A0A" w:rsidRDefault="00062789" w:rsidP="00062789">
      <w:pPr>
        <w:pStyle w:val="PL"/>
      </w:pPr>
      <w:r w:rsidRPr="00AB1A0A">
        <w:t xml:space="preserve">        reducedCCsUL                        </w:t>
      </w:r>
      <w:r w:rsidRPr="00AB1A0A">
        <w:rPr>
          <w:color w:val="993366"/>
        </w:rPr>
        <w:t>INTEGER</w:t>
      </w:r>
      <w:r w:rsidRPr="00AB1A0A">
        <w:t xml:space="preserve"> (0..31)</w:t>
      </w:r>
    </w:p>
    <w:p w14:paraId="20FE0112" w14:textId="77777777" w:rsidR="00062789" w:rsidRPr="00AB1A0A" w:rsidRDefault="00062789" w:rsidP="00062789">
      <w:pPr>
        <w:pStyle w:val="PL"/>
      </w:pPr>
      <w:r w:rsidRPr="00AB1A0A">
        <w:t xml:space="preserve">    } </w:t>
      </w:r>
      <w:r w:rsidRPr="00AB1A0A">
        <w:rPr>
          <w:color w:val="993366"/>
        </w:rPr>
        <w:t>OPTIONAL</w:t>
      </w:r>
      <w:r w:rsidRPr="00AB1A0A">
        <w:t>,</w:t>
      </w:r>
    </w:p>
    <w:p w14:paraId="4B7BCBDB" w14:textId="77777777" w:rsidR="00062789" w:rsidRPr="00AB1A0A" w:rsidRDefault="00062789" w:rsidP="00062789">
      <w:pPr>
        <w:pStyle w:val="PL"/>
      </w:pPr>
      <w:r w:rsidRPr="00AB1A0A">
        <w:t xml:space="preserve">    reducedMaxBW-FR1                    </w:t>
      </w:r>
      <w:r w:rsidRPr="00AB1A0A">
        <w:rPr>
          <w:color w:val="993366"/>
        </w:rPr>
        <w:t>SEQUENCE</w:t>
      </w:r>
      <w:r w:rsidRPr="00AB1A0A">
        <w:t xml:space="preserve"> {</w:t>
      </w:r>
    </w:p>
    <w:p w14:paraId="674872DD" w14:textId="77777777" w:rsidR="00062789" w:rsidRPr="00AB1A0A" w:rsidRDefault="00062789" w:rsidP="00062789">
      <w:pPr>
        <w:pStyle w:val="PL"/>
      </w:pPr>
      <w:r w:rsidRPr="00AB1A0A">
        <w:t xml:space="preserve">        reducedBW-FR1-DL                    ReducedAggregatedBandwidth,</w:t>
      </w:r>
    </w:p>
    <w:p w14:paraId="616B6E1C" w14:textId="77777777" w:rsidR="00062789" w:rsidRPr="00AB1A0A" w:rsidRDefault="00062789" w:rsidP="00062789">
      <w:pPr>
        <w:pStyle w:val="PL"/>
      </w:pPr>
      <w:r w:rsidRPr="00AB1A0A">
        <w:t xml:space="preserve">        reducedBW-FR1-UL                    ReducedAggregatedBandwidth</w:t>
      </w:r>
    </w:p>
    <w:p w14:paraId="716C229A" w14:textId="77777777" w:rsidR="00062789" w:rsidRPr="00AB1A0A" w:rsidRDefault="00062789" w:rsidP="00062789">
      <w:pPr>
        <w:pStyle w:val="PL"/>
      </w:pPr>
      <w:r w:rsidRPr="00AB1A0A">
        <w:t xml:space="preserve">    } </w:t>
      </w:r>
      <w:r w:rsidRPr="00AB1A0A">
        <w:rPr>
          <w:color w:val="993366"/>
        </w:rPr>
        <w:t>OPTIONAL</w:t>
      </w:r>
      <w:r w:rsidRPr="00AB1A0A">
        <w:t>,</w:t>
      </w:r>
    </w:p>
    <w:p w14:paraId="5C786681" w14:textId="77777777" w:rsidR="00062789" w:rsidRPr="00AB1A0A" w:rsidRDefault="00062789" w:rsidP="00062789">
      <w:pPr>
        <w:pStyle w:val="PL"/>
      </w:pPr>
      <w:r w:rsidRPr="00AB1A0A">
        <w:t xml:space="preserve">    reducedMaxBW-FR2                    </w:t>
      </w:r>
      <w:r w:rsidRPr="00AB1A0A">
        <w:rPr>
          <w:color w:val="993366"/>
        </w:rPr>
        <w:t>SEQUENCE</w:t>
      </w:r>
      <w:r w:rsidRPr="00AB1A0A">
        <w:t xml:space="preserve"> {</w:t>
      </w:r>
    </w:p>
    <w:p w14:paraId="120146BF" w14:textId="77777777" w:rsidR="00062789" w:rsidRPr="00AB1A0A" w:rsidRDefault="00062789" w:rsidP="00062789">
      <w:pPr>
        <w:pStyle w:val="PL"/>
      </w:pPr>
      <w:r w:rsidRPr="00AB1A0A">
        <w:t xml:space="preserve">        reducedBW-FR2-DL                    ReducedAggregatedBandwidth,</w:t>
      </w:r>
    </w:p>
    <w:p w14:paraId="5603C5BB" w14:textId="77777777" w:rsidR="00062789" w:rsidRPr="00AB1A0A" w:rsidRDefault="00062789" w:rsidP="00062789">
      <w:pPr>
        <w:pStyle w:val="PL"/>
      </w:pPr>
      <w:r w:rsidRPr="00AB1A0A">
        <w:t xml:space="preserve">        reducedBW-FR2-UL                    ReducedAggregatedBandwidth</w:t>
      </w:r>
    </w:p>
    <w:p w14:paraId="69C5878C" w14:textId="77777777" w:rsidR="00062789" w:rsidRPr="00AB1A0A" w:rsidRDefault="00062789" w:rsidP="00062789">
      <w:pPr>
        <w:pStyle w:val="PL"/>
      </w:pPr>
      <w:r w:rsidRPr="00AB1A0A">
        <w:t xml:space="preserve">    } </w:t>
      </w:r>
      <w:r w:rsidRPr="00AB1A0A">
        <w:rPr>
          <w:color w:val="993366"/>
        </w:rPr>
        <w:t>OPTIONAL</w:t>
      </w:r>
      <w:r w:rsidRPr="00AB1A0A">
        <w:t>,</w:t>
      </w:r>
    </w:p>
    <w:p w14:paraId="59EE0649" w14:textId="77777777" w:rsidR="00062789" w:rsidRPr="00AB1A0A" w:rsidRDefault="00062789" w:rsidP="00062789">
      <w:pPr>
        <w:pStyle w:val="PL"/>
      </w:pPr>
      <w:r w:rsidRPr="00AB1A0A">
        <w:t xml:space="preserve">    reducedMaxMIMO-LayersFR1            </w:t>
      </w:r>
      <w:r w:rsidRPr="00AB1A0A">
        <w:rPr>
          <w:color w:val="993366"/>
        </w:rPr>
        <w:t>SEQUENCE</w:t>
      </w:r>
      <w:r w:rsidRPr="00AB1A0A">
        <w:t xml:space="preserve"> {</w:t>
      </w:r>
    </w:p>
    <w:p w14:paraId="1B740519" w14:textId="77777777" w:rsidR="00062789" w:rsidRPr="00AB1A0A" w:rsidRDefault="00062789" w:rsidP="00062789">
      <w:pPr>
        <w:pStyle w:val="PL"/>
      </w:pPr>
      <w:r w:rsidRPr="00AB1A0A">
        <w:t xml:space="preserve">        reducedMIMO-LayersFR1-DL            MIMO-LayersDL,</w:t>
      </w:r>
    </w:p>
    <w:p w14:paraId="4CF45D1C" w14:textId="77777777" w:rsidR="00062789" w:rsidRPr="00AB1A0A" w:rsidRDefault="00062789" w:rsidP="00062789">
      <w:pPr>
        <w:pStyle w:val="PL"/>
      </w:pPr>
      <w:r w:rsidRPr="00AB1A0A">
        <w:t xml:space="preserve">        reducedMIMO-LayersFR1-UL            MIMO-LayersUL</w:t>
      </w:r>
    </w:p>
    <w:p w14:paraId="55A4CA85" w14:textId="77777777" w:rsidR="00062789" w:rsidRPr="00AB1A0A" w:rsidRDefault="00062789" w:rsidP="00062789">
      <w:pPr>
        <w:pStyle w:val="PL"/>
      </w:pPr>
      <w:r w:rsidRPr="00AB1A0A">
        <w:t xml:space="preserve">    } </w:t>
      </w:r>
      <w:r w:rsidRPr="00AB1A0A">
        <w:rPr>
          <w:color w:val="993366"/>
        </w:rPr>
        <w:t>OPTIONAL</w:t>
      </w:r>
      <w:r w:rsidRPr="00AB1A0A">
        <w:t>,</w:t>
      </w:r>
    </w:p>
    <w:p w14:paraId="2DFA37DE" w14:textId="77777777" w:rsidR="00062789" w:rsidRPr="00AB1A0A" w:rsidRDefault="00062789" w:rsidP="00062789">
      <w:pPr>
        <w:pStyle w:val="PL"/>
      </w:pPr>
      <w:r w:rsidRPr="00AB1A0A">
        <w:t xml:space="preserve">    reducedMaxMIMO-LayersFR2            </w:t>
      </w:r>
      <w:r w:rsidRPr="00AB1A0A">
        <w:rPr>
          <w:color w:val="993366"/>
        </w:rPr>
        <w:t>SEQUENCE</w:t>
      </w:r>
      <w:r w:rsidRPr="00AB1A0A">
        <w:t xml:space="preserve"> {</w:t>
      </w:r>
    </w:p>
    <w:p w14:paraId="733E1A89" w14:textId="77777777" w:rsidR="00062789" w:rsidRPr="00AB1A0A" w:rsidRDefault="00062789" w:rsidP="00062789">
      <w:pPr>
        <w:pStyle w:val="PL"/>
      </w:pPr>
      <w:r w:rsidRPr="00AB1A0A">
        <w:t xml:space="preserve">        reducedMIMO-LayersFR2-DL            MIMO-LayersDL,</w:t>
      </w:r>
    </w:p>
    <w:p w14:paraId="308CE046" w14:textId="77777777" w:rsidR="00062789" w:rsidRPr="00AB1A0A" w:rsidRDefault="00062789" w:rsidP="00062789">
      <w:pPr>
        <w:pStyle w:val="PL"/>
      </w:pPr>
      <w:r w:rsidRPr="00AB1A0A">
        <w:t xml:space="preserve">        reducedMIMO-LayersFR2-UL            MIMO-LayersUL</w:t>
      </w:r>
    </w:p>
    <w:p w14:paraId="2784A37D" w14:textId="77777777" w:rsidR="00062789" w:rsidRPr="00AB1A0A" w:rsidRDefault="00062789" w:rsidP="00062789">
      <w:pPr>
        <w:pStyle w:val="PL"/>
      </w:pPr>
      <w:r w:rsidRPr="00AB1A0A">
        <w:t xml:space="preserve">    } </w:t>
      </w:r>
      <w:r w:rsidRPr="00AB1A0A">
        <w:rPr>
          <w:color w:val="993366"/>
        </w:rPr>
        <w:t>OPTIONAL</w:t>
      </w:r>
    </w:p>
    <w:p w14:paraId="2680C5E2" w14:textId="77777777" w:rsidR="00062789" w:rsidRPr="00AB1A0A" w:rsidRDefault="00062789" w:rsidP="00062789">
      <w:pPr>
        <w:pStyle w:val="PL"/>
      </w:pPr>
      <w:r w:rsidRPr="00AB1A0A">
        <w:t>}</w:t>
      </w:r>
    </w:p>
    <w:p w14:paraId="35342FEA" w14:textId="77777777" w:rsidR="00062789" w:rsidRPr="00AB1A0A" w:rsidRDefault="00062789" w:rsidP="00062789">
      <w:pPr>
        <w:pStyle w:val="PL"/>
      </w:pPr>
    </w:p>
    <w:p w14:paraId="2E1F026B" w14:textId="77777777" w:rsidR="00062789" w:rsidRPr="00AB1A0A" w:rsidRDefault="00062789" w:rsidP="00062789">
      <w:pPr>
        <w:pStyle w:val="PL"/>
      </w:pPr>
      <w:r w:rsidRPr="00AB1A0A">
        <w:t xml:space="preserve">ReducedAggregatedBandwidth ::= </w:t>
      </w:r>
      <w:r w:rsidRPr="00AB1A0A">
        <w:rPr>
          <w:color w:val="993366"/>
        </w:rPr>
        <w:t>ENUMERATED</w:t>
      </w:r>
      <w:r w:rsidRPr="00AB1A0A">
        <w:t xml:space="preserve"> {mhz0, mhz10, mhz20, mhz30, mhz40, mhz50, mhz60, mhz80, mhz100, mhz200, mhz300, mhz400}</w:t>
      </w:r>
    </w:p>
    <w:p w14:paraId="76AC979D" w14:textId="42E87849" w:rsidR="00062789" w:rsidRDefault="00062789" w:rsidP="00062789">
      <w:pPr>
        <w:pStyle w:val="PL"/>
      </w:pPr>
    </w:p>
    <w:p w14:paraId="2E5FF7FF" w14:textId="2A4BDCC0" w:rsidR="00FE26DE" w:rsidRDefault="00FE26DE" w:rsidP="00FE26DE">
      <w:pPr>
        <w:pStyle w:val="PL"/>
        <w:rPr>
          <w:color w:val="FF0000"/>
          <w:u w:val="single"/>
        </w:rPr>
      </w:pPr>
      <w:r w:rsidRPr="00FE26DE">
        <w:rPr>
          <w:color w:val="FF0000"/>
          <w:u w:val="single"/>
        </w:rPr>
        <w:t>MPEAssistance ::=           SEQUENCE {</w:t>
      </w:r>
    </w:p>
    <w:p w14:paraId="3B607F9A" w14:textId="5F9E74C0" w:rsidR="005900F2" w:rsidRPr="005900F2" w:rsidRDefault="005900F2" w:rsidP="00FE26DE">
      <w:pPr>
        <w:pStyle w:val="PL"/>
        <w:rPr>
          <w:color w:val="FF0000"/>
          <w:u w:val="single"/>
        </w:rPr>
      </w:pPr>
      <w:r>
        <w:tab/>
      </w:r>
      <w:r>
        <w:tab/>
      </w:r>
      <w:r w:rsidRPr="005900F2">
        <w:rPr>
          <w:color w:val="FF0000"/>
          <w:u w:val="single"/>
        </w:rPr>
        <w:t>maxUplinkDutyCycle-FR2          ENUMERATED {n15, n20, n25, n30, n40, n50, n60, n70, n80, n90, n100}     OPTIONAL</w:t>
      </w:r>
    </w:p>
    <w:p w14:paraId="6B5B7337" w14:textId="26565F7D" w:rsidR="00FE26DE" w:rsidRPr="00FE26DE" w:rsidRDefault="00FE26DE" w:rsidP="00062789">
      <w:pPr>
        <w:pStyle w:val="PL"/>
        <w:rPr>
          <w:color w:val="FF0000"/>
          <w:u w:val="single"/>
        </w:rPr>
      </w:pPr>
      <w:r w:rsidRPr="00FE26DE">
        <w:rPr>
          <w:color w:val="FF0000"/>
          <w:u w:val="single"/>
        </w:rPr>
        <w:t>}</w:t>
      </w:r>
    </w:p>
    <w:p w14:paraId="5A9A16C0" w14:textId="77777777" w:rsidR="00FE26DE" w:rsidRPr="00FE26DE" w:rsidRDefault="00FE26DE" w:rsidP="00062789">
      <w:pPr>
        <w:pStyle w:val="PL"/>
        <w:rPr>
          <w:color w:val="FF0000"/>
          <w:u w:val="single"/>
        </w:rPr>
      </w:pPr>
    </w:p>
    <w:p w14:paraId="56414C95" w14:textId="77777777" w:rsidR="00062789" w:rsidRPr="00AB1A0A" w:rsidRDefault="00062789" w:rsidP="00062789">
      <w:pPr>
        <w:pStyle w:val="PL"/>
        <w:rPr>
          <w:color w:val="808080"/>
        </w:rPr>
      </w:pPr>
      <w:r w:rsidRPr="00AB1A0A">
        <w:rPr>
          <w:color w:val="808080"/>
        </w:rPr>
        <w:t>-- TAG-UEASSISTANCEINFORMATION-STOP</w:t>
      </w:r>
    </w:p>
    <w:p w14:paraId="2223D55C" w14:textId="77777777" w:rsidR="00062789" w:rsidRPr="00AB1A0A" w:rsidRDefault="00062789" w:rsidP="00062789">
      <w:pPr>
        <w:pStyle w:val="PL"/>
        <w:rPr>
          <w:color w:val="808080"/>
        </w:rPr>
      </w:pPr>
      <w:r w:rsidRPr="00AB1A0A">
        <w:rPr>
          <w:color w:val="808080"/>
        </w:rPr>
        <w:t>-- ASN1STOP</w:t>
      </w:r>
    </w:p>
    <w:p w14:paraId="0143F540" w14:textId="27869DA9" w:rsidR="001136ED" w:rsidRDefault="001136ED">
      <w:pPr>
        <w:spacing w:after="0"/>
      </w:pPr>
      <w:r>
        <w:br w:type="page"/>
      </w:r>
    </w:p>
    <w:p w14:paraId="725B1719" w14:textId="77777777" w:rsidR="001136ED" w:rsidRPr="001136ED" w:rsidRDefault="001136ED" w:rsidP="001136ED"/>
    <w:bookmarkEnd w:id="0"/>
    <w:bookmarkEnd w:id="45"/>
    <w:p w14:paraId="13621B3C" w14:textId="66587878" w:rsidR="001136ED" w:rsidRDefault="001136ED" w:rsidP="001136ED">
      <w:pPr>
        <w:pStyle w:val="Heading8"/>
      </w:pPr>
      <w:r w:rsidRPr="004D3578">
        <w:t xml:space="preserve">Annex </w:t>
      </w:r>
      <w:r>
        <w:t xml:space="preserve">B: </w:t>
      </w:r>
      <w:r w:rsidR="00202558">
        <w:t xml:space="preserve">Exemplary change for the </w:t>
      </w:r>
      <w:r w:rsidR="00216170">
        <w:t xml:space="preserve">PHR </w:t>
      </w:r>
      <w:r>
        <w:t>MAC CE solution</w:t>
      </w:r>
    </w:p>
    <w:p w14:paraId="2C7BC95E" w14:textId="18053B40" w:rsidR="00080512" w:rsidRDefault="009D3E65" w:rsidP="009D3E65">
      <w:pPr>
        <w:pStyle w:val="Heading4"/>
      </w:pPr>
      <w:r>
        <w:t>TS 38.331</w:t>
      </w:r>
    </w:p>
    <w:p w14:paraId="1C3A7ACB" w14:textId="77777777" w:rsidR="00983C7A" w:rsidRPr="00AB1A0A" w:rsidRDefault="00983C7A" w:rsidP="00983C7A">
      <w:pPr>
        <w:pStyle w:val="PL"/>
        <w:rPr>
          <w:color w:val="808080"/>
        </w:rPr>
      </w:pPr>
      <w:r w:rsidRPr="00AB1A0A">
        <w:rPr>
          <w:color w:val="808080"/>
        </w:rPr>
        <w:t>-- ASN1START</w:t>
      </w:r>
    </w:p>
    <w:p w14:paraId="0A857CC4" w14:textId="77777777" w:rsidR="00983C7A" w:rsidRPr="00AB1A0A" w:rsidRDefault="00983C7A" w:rsidP="00983C7A">
      <w:pPr>
        <w:pStyle w:val="PL"/>
        <w:rPr>
          <w:color w:val="808080"/>
        </w:rPr>
      </w:pPr>
      <w:r w:rsidRPr="00AB1A0A">
        <w:rPr>
          <w:color w:val="808080"/>
        </w:rPr>
        <w:t>-- TAG-PHR-CONFIG-START</w:t>
      </w:r>
    </w:p>
    <w:p w14:paraId="3E101577" w14:textId="77777777" w:rsidR="00983C7A" w:rsidRPr="00AB1A0A" w:rsidRDefault="00983C7A" w:rsidP="00983C7A">
      <w:pPr>
        <w:pStyle w:val="PL"/>
      </w:pPr>
    </w:p>
    <w:p w14:paraId="0A143ACB" w14:textId="77777777" w:rsidR="00983C7A" w:rsidRPr="00AB1A0A" w:rsidRDefault="00983C7A" w:rsidP="00983C7A">
      <w:pPr>
        <w:pStyle w:val="PL"/>
      </w:pPr>
      <w:r w:rsidRPr="00AB1A0A">
        <w:t xml:space="preserve">PHR-Config ::=                      </w:t>
      </w:r>
      <w:r w:rsidRPr="00AB1A0A">
        <w:rPr>
          <w:color w:val="993366"/>
        </w:rPr>
        <w:t>SEQUENCE</w:t>
      </w:r>
      <w:r w:rsidRPr="00AB1A0A">
        <w:t xml:space="preserve"> {</w:t>
      </w:r>
    </w:p>
    <w:p w14:paraId="452038F1" w14:textId="77777777" w:rsidR="00983C7A" w:rsidRPr="00AB1A0A" w:rsidRDefault="00983C7A" w:rsidP="00983C7A">
      <w:pPr>
        <w:pStyle w:val="PL"/>
      </w:pPr>
      <w:r w:rsidRPr="00AB1A0A">
        <w:t xml:space="preserve">    phr-PeriodicTimer                   </w:t>
      </w:r>
      <w:r w:rsidRPr="00AB1A0A">
        <w:rPr>
          <w:color w:val="993366"/>
        </w:rPr>
        <w:t>ENUMERATED</w:t>
      </w:r>
      <w:r w:rsidRPr="00AB1A0A">
        <w:t xml:space="preserve"> {sf10, sf20, sf50, sf100, sf200,sf500, sf1000, infinity},</w:t>
      </w:r>
    </w:p>
    <w:p w14:paraId="00353C10" w14:textId="77777777" w:rsidR="00983C7A" w:rsidRPr="00AB1A0A" w:rsidRDefault="00983C7A" w:rsidP="00983C7A">
      <w:pPr>
        <w:pStyle w:val="PL"/>
      </w:pPr>
      <w:r w:rsidRPr="00AB1A0A">
        <w:t xml:space="preserve">    phr-ProhibitTimer                   </w:t>
      </w:r>
      <w:r w:rsidRPr="00AB1A0A">
        <w:rPr>
          <w:color w:val="993366"/>
        </w:rPr>
        <w:t>ENUMERATED</w:t>
      </w:r>
      <w:r w:rsidRPr="00AB1A0A">
        <w:t xml:space="preserve"> {sf0, sf10, sf20, sf50, sf100,sf200, sf500, sf1000},</w:t>
      </w:r>
    </w:p>
    <w:p w14:paraId="154DE25E" w14:textId="77777777" w:rsidR="00983C7A" w:rsidRPr="00AB1A0A" w:rsidRDefault="00983C7A" w:rsidP="00983C7A">
      <w:pPr>
        <w:pStyle w:val="PL"/>
      </w:pPr>
      <w:r w:rsidRPr="00AB1A0A">
        <w:t xml:space="preserve">    </w:t>
      </w:r>
      <w:r w:rsidRPr="000C06B1">
        <w:rPr>
          <w:highlight w:val="yellow"/>
        </w:rPr>
        <w:t xml:space="preserve">phr-Tx-PowerFactorChange            </w:t>
      </w:r>
      <w:r w:rsidRPr="000C06B1">
        <w:rPr>
          <w:color w:val="993366"/>
          <w:highlight w:val="yellow"/>
        </w:rPr>
        <w:t>ENUMERATED</w:t>
      </w:r>
      <w:r w:rsidRPr="000C06B1">
        <w:rPr>
          <w:highlight w:val="yellow"/>
        </w:rPr>
        <w:t xml:space="preserve"> {dB1, dB3, dB6, infinity},</w:t>
      </w:r>
    </w:p>
    <w:p w14:paraId="67F1FE99" w14:textId="77777777" w:rsidR="00983C7A" w:rsidRPr="00AB1A0A" w:rsidRDefault="00983C7A" w:rsidP="00983C7A">
      <w:pPr>
        <w:pStyle w:val="PL"/>
      </w:pPr>
      <w:r w:rsidRPr="00AB1A0A">
        <w:t xml:space="preserve">    multiplePHR                         </w:t>
      </w:r>
      <w:r w:rsidRPr="00AB1A0A">
        <w:rPr>
          <w:color w:val="993366"/>
        </w:rPr>
        <w:t>BOOLEAN</w:t>
      </w:r>
      <w:r w:rsidRPr="00AB1A0A">
        <w:t>,</w:t>
      </w:r>
    </w:p>
    <w:p w14:paraId="49C1229B" w14:textId="77777777" w:rsidR="00983C7A" w:rsidRPr="00AB1A0A" w:rsidRDefault="00983C7A" w:rsidP="00983C7A">
      <w:pPr>
        <w:pStyle w:val="PL"/>
      </w:pPr>
      <w:r w:rsidRPr="00AB1A0A">
        <w:t xml:space="preserve">    dummy                               </w:t>
      </w:r>
      <w:r w:rsidRPr="00AB1A0A">
        <w:rPr>
          <w:color w:val="993366"/>
        </w:rPr>
        <w:t>BOOLEAN</w:t>
      </w:r>
      <w:r w:rsidRPr="00AB1A0A">
        <w:t>,</w:t>
      </w:r>
    </w:p>
    <w:p w14:paraId="11597D5C" w14:textId="77777777" w:rsidR="00983C7A" w:rsidRPr="00AB1A0A" w:rsidRDefault="00983C7A" w:rsidP="00983C7A">
      <w:pPr>
        <w:pStyle w:val="PL"/>
      </w:pPr>
      <w:r w:rsidRPr="00AB1A0A">
        <w:t xml:space="preserve">    phr-Type2OtherCell                  </w:t>
      </w:r>
      <w:r w:rsidRPr="00AB1A0A">
        <w:rPr>
          <w:color w:val="993366"/>
        </w:rPr>
        <w:t>BOOLEAN</w:t>
      </w:r>
      <w:r w:rsidRPr="00AB1A0A">
        <w:t>,</w:t>
      </w:r>
    </w:p>
    <w:p w14:paraId="312AFF39" w14:textId="77777777" w:rsidR="00983C7A" w:rsidRPr="00AB1A0A" w:rsidRDefault="00983C7A" w:rsidP="00983C7A">
      <w:pPr>
        <w:pStyle w:val="PL"/>
      </w:pPr>
      <w:r w:rsidRPr="00AB1A0A">
        <w:t xml:space="preserve">    phr-ModeOtherCG                     </w:t>
      </w:r>
      <w:r w:rsidRPr="00AB1A0A">
        <w:rPr>
          <w:color w:val="993366"/>
        </w:rPr>
        <w:t>ENUMERATED</w:t>
      </w:r>
      <w:r w:rsidRPr="00AB1A0A">
        <w:t xml:space="preserve"> {real, virtual},</w:t>
      </w:r>
    </w:p>
    <w:p w14:paraId="598E0E83" w14:textId="449CBDFB" w:rsidR="00983C7A" w:rsidRPr="00132359" w:rsidRDefault="00983C7A" w:rsidP="00983C7A">
      <w:pPr>
        <w:pStyle w:val="PL"/>
        <w:rPr>
          <w:color w:val="FF0000"/>
          <w:u w:val="single"/>
        </w:rPr>
      </w:pPr>
      <w:r w:rsidRPr="00AB1A0A">
        <w:t xml:space="preserve">    ...</w:t>
      </w:r>
      <w:r w:rsidR="00132359" w:rsidRPr="00132359">
        <w:rPr>
          <w:color w:val="FF0000"/>
          <w:u w:val="single"/>
        </w:rPr>
        <w:t>,</w:t>
      </w:r>
    </w:p>
    <w:p w14:paraId="4C312E8F" w14:textId="6A92334A" w:rsidR="00132359" w:rsidRPr="00132359" w:rsidRDefault="00132359" w:rsidP="00983C7A">
      <w:pPr>
        <w:pStyle w:val="PL"/>
        <w:rPr>
          <w:color w:val="FF0000"/>
          <w:u w:val="single"/>
        </w:rPr>
      </w:pPr>
      <w:r w:rsidRPr="00132359">
        <w:rPr>
          <w:color w:val="FF0000"/>
          <w:u w:val="single"/>
        </w:rPr>
        <w:tab/>
        <w:t>[[</w:t>
      </w:r>
    </w:p>
    <w:p w14:paraId="05C68F2E" w14:textId="2CD8112E" w:rsidR="00132359" w:rsidRPr="00132359" w:rsidRDefault="00132359" w:rsidP="00983C7A">
      <w:pPr>
        <w:pStyle w:val="PL"/>
        <w:rPr>
          <w:color w:val="FF0000"/>
          <w:u w:val="single"/>
        </w:rPr>
      </w:pPr>
      <w:r w:rsidRPr="00132359">
        <w:rPr>
          <w:color w:val="FF0000"/>
          <w:u w:val="single"/>
        </w:rPr>
        <w:tab/>
        <w:t>phr-MPEAssistance</w:t>
      </w:r>
      <w:r w:rsidRPr="00132359">
        <w:rPr>
          <w:color w:val="FF0000"/>
          <w:u w:val="single"/>
        </w:rPr>
        <w:tab/>
      </w:r>
      <w:r w:rsidRPr="00132359">
        <w:rPr>
          <w:color w:val="FF0000"/>
          <w:u w:val="single"/>
        </w:rPr>
        <w:tab/>
      </w:r>
      <w:r w:rsidRPr="00132359">
        <w:rPr>
          <w:color w:val="FF0000"/>
          <w:u w:val="single"/>
        </w:rPr>
        <w:tab/>
      </w:r>
      <w:r w:rsidRPr="00132359">
        <w:rPr>
          <w:color w:val="FF0000"/>
          <w:u w:val="single"/>
        </w:rPr>
        <w:tab/>
      </w:r>
      <w:r w:rsidRPr="00132359">
        <w:rPr>
          <w:color w:val="FF0000"/>
          <w:u w:val="single"/>
        </w:rPr>
        <w:tab/>
        <w:t>BOOLEAN</w:t>
      </w:r>
    </w:p>
    <w:p w14:paraId="21EDC1E0" w14:textId="170D0C01" w:rsidR="00132359" w:rsidRPr="00132359" w:rsidRDefault="00132359" w:rsidP="00983C7A">
      <w:pPr>
        <w:pStyle w:val="PL"/>
        <w:rPr>
          <w:color w:val="FF0000"/>
          <w:u w:val="single"/>
        </w:rPr>
      </w:pPr>
      <w:r w:rsidRPr="00132359">
        <w:rPr>
          <w:color w:val="FF0000"/>
          <w:u w:val="single"/>
        </w:rPr>
        <w:tab/>
        <w:t>]]</w:t>
      </w:r>
    </w:p>
    <w:p w14:paraId="39CFAB81" w14:textId="77777777" w:rsidR="00983C7A" w:rsidRPr="00AB1A0A" w:rsidRDefault="00983C7A" w:rsidP="00983C7A">
      <w:pPr>
        <w:pStyle w:val="PL"/>
      </w:pPr>
      <w:r w:rsidRPr="00AB1A0A">
        <w:t>}</w:t>
      </w:r>
    </w:p>
    <w:p w14:paraId="6EF34DA0" w14:textId="77777777" w:rsidR="00983C7A" w:rsidRPr="00AB1A0A" w:rsidRDefault="00983C7A" w:rsidP="00983C7A">
      <w:pPr>
        <w:pStyle w:val="PL"/>
      </w:pPr>
    </w:p>
    <w:p w14:paraId="06F5E432" w14:textId="77777777" w:rsidR="00983C7A" w:rsidRPr="00AB1A0A" w:rsidRDefault="00983C7A" w:rsidP="00983C7A">
      <w:pPr>
        <w:pStyle w:val="PL"/>
        <w:rPr>
          <w:color w:val="808080"/>
        </w:rPr>
      </w:pPr>
      <w:r w:rsidRPr="00AB1A0A">
        <w:rPr>
          <w:color w:val="808080"/>
        </w:rPr>
        <w:t>-- TAG-PHR-CONFIG-STOP</w:t>
      </w:r>
    </w:p>
    <w:p w14:paraId="22400963" w14:textId="77777777" w:rsidR="00983C7A" w:rsidRPr="00AB1A0A" w:rsidRDefault="00983C7A" w:rsidP="00983C7A">
      <w:pPr>
        <w:pStyle w:val="PL"/>
        <w:rPr>
          <w:color w:val="808080"/>
        </w:rPr>
      </w:pPr>
      <w:r w:rsidRPr="00AB1A0A">
        <w:rPr>
          <w:color w:val="808080"/>
        </w:rPr>
        <w:t>-- ASN1STOP</w:t>
      </w:r>
    </w:p>
    <w:p w14:paraId="63465512" w14:textId="00E921F2" w:rsidR="00983C7A" w:rsidRDefault="00983C7A"/>
    <w:p w14:paraId="3321FD80" w14:textId="66D47EED" w:rsidR="00E344B4" w:rsidRDefault="00E344B4" w:rsidP="009D3E65">
      <w:pPr>
        <w:pStyle w:val="Heading4"/>
      </w:pPr>
      <w:r>
        <w:t>TS 38.321</w:t>
      </w:r>
    </w:p>
    <w:p w14:paraId="0507452E" w14:textId="77777777" w:rsidR="00A45FBE" w:rsidRPr="00B9580D" w:rsidRDefault="00A45FBE" w:rsidP="00A45FBE">
      <w:pPr>
        <w:pStyle w:val="Heading4"/>
        <w:rPr>
          <w:noProof/>
          <w:lang w:eastAsia="ko-KR"/>
        </w:rPr>
      </w:pPr>
      <w:bookmarkStart w:id="46" w:name="_Toc12751601"/>
      <w:r w:rsidRPr="00B9580D">
        <w:rPr>
          <w:noProof/>
        </w:rPr>
        <w:t>6.1.3.</w:t>
      </w:r>
      <w:r w:rsidRPr="00B9580D">
        <w:rPr>
          <w:noProof/>
          <w:lang w:eastAsia="ko-KR"/>
        </w:rPr>
        <w:t>8</w:t>
      </w:r>
      <w:r w:rsidRPr="00B9580D">
        <w:rPr>
          <w:noProof/>
        </w:rPr>
        <w:tab/>
      </w:r>
      <w:r w:rsidRPr="00B9580D">
        <w:rPr>
          <w:noProof/>
          <w:lang w:eastAsia="ko-KR"/>
        </w:rPr>
        <w:t>Single Entry PHR</w:t>
      </w:r>
      <w:r w:rsidRPr="00B9580D">
        <w:rPr>
          <w:noProof/>
        </w:rPr>
        <w:t xml:space="preserve"> MAC CE</w:t>
      </w:r>
      <w:bookmarkEnd w:id="46"/>
    </w:p>
    <w:p w14:paraId="02F59A5B" w14:textId="77777777" w:rsidR="00A45FBE" w:rsidRPr="00B9580D" w:rsidRDefault="00A45FBE" w:rsidP="00A45FBE">
      <w:pPr>
        <w:keepLines/>
        <w:rPr>
          <w:lang w:eastAsia="ko-KR"/>
        </w:rPr>
      </w:pPr>
      <w:r w:rsidRPr="00B9580D">
        <w:t xml:space="preserve">The </w:t>
      </w:r>
      <w:r w:rsidRPr="00B9580D">
        <w:rPr>
          <w:lang w:eastAsia="ko-KR"/>
        </w:rPr>
        <w:t xml:space="preserve">Single Entry PHR MAC CE </w:t>
      </w:r>
      <w:r w:rsidRPr="00B9580D">
        <w:t xml:space="preserve">is identified by a MAC subheader with LCID as specified in </w:t>
      </w:r>
      <w:r w:rsidRPr="00B9580D">
        <w:rPr>
          <w:lang w:eastAsia="ko-KR"/>
        </w:rPr>
        <w:t>T</w:t>
      </w:r>
      <w:r w:rsidRPr="00B9580D">
        <w:t>able 6.2.1-</w:t>
      </w:r>
      <w:r w:rsidRPr="00B9580D">
        <w:rPr>
          <w:lang w:eastAsia="zh-CN"/>
        </w:rPr>
        <w:t>2</w:t>
      </w:r>
      <w:r w:rsidRPr="00B9580D">
        <w:t>.</w:t>
      </w:r>
    </w:p>
    <w:p w14:paraId="232F41B8" w14:textId="77777777" w:rsidR="00A45FBE" w:rsidRPr="00B9580D" w:rsidRDefault="00A45FBE" w:rsidP="00A45FBE">
      <w:pPr>
        <w:keepLines/>
        <w:rPr>
          <w:lang w:eastAsia="ko-KR"/>
        </w:rPr>
      </w:pPr>
      <w:r w:rsidRPr="00B9580D">
        <w:rPr>
          <w:lang w:eastAsia="ko-KR"/>
        </w:rPr>
        <w:t>It has a fixed size and consists of two octets defined as follows (figure 6.1.3.8-1):</w:t>
      </w:r>
    </w:p>
    <w:p w14:paraId="66F8ED36" w14:textId="77777777" w:rsidR="00A45FBE" w:rsidRPr="00B9580D" w:rsidRDefault="00A45FBE" w:rsidP="00A45FBE">
      <w:pPr>
        <w:pStyle w:val="B1"/>
        <w:rPr>
          <w:noProof/>
        </w:rPr>
      </w:pPr>
      <w:r w:rsidRPr="00B9580D">
        <w:rPr>
          <w:noProof/>
        </w:rPr>
        <w:t>-</w:t>
      </w:r>
      <w:r w:rsidRPr="00B9580D">
        <w:rPr>
          <w:noProof/>
        </w:rPr>
        <w:tab/>
        <w:t xml:space="preserve">R: </w:t>
      </w:r>
      <w:r w:rsidRPr="00B9580D">
        <w:rPr>
          <w:noProof/>
          <w:lang w:eastAsia="ko-KR"/>
        </w:rPr>
        <w:t>R</w:t>
      </w:r>
      <w:r w:rsidRPr="00B9580D">
        <w:rPr>
          <w:noProof/>
        </w:rPr>
        <w:t>eserved bit, set to 0;</w:t>
      </w:r>
    </w:p>
    <w:p w14:paraId="76B11864" w14:textId="77777777" w:rsidR="00A45FBE" w:rsidRPr="00B9580D" w:rsidRDefault="00A45FBE" w:rsidP="00A45FBE">
      <w:pPr>
        <w:pStyle w:val="B1"/>
        <w:rPr>
          <w:noProof/>
          <w:lang w:eastAsia="ko-KR"/>
        </w:rPr>
      </w:pPr>
      <w:r w:rsidRPr="00B9580D">
        <w:rPr>
          <w:noProof/>
        </w:rPr>
        <w:t>-</w:t>
      </w:r>
      <w:r w:rsidRPr="00B9580D">
        <w:rPr>
          <w:noProof/>
        </w:rPr>
        <w:tab/>
        <w:t xml:space="preserve">Power Headroom (PH): </w:t>
      </w:r>
      <w:r w:rsidRPr="00B9580D">
        <w:rPr>
          <w:noProof/>
          <w:lang w:eastAsia="ko-KR"/>
        </w:rPr>
        <w:t>T</w:t>
      </w:r>
      <w:r w:rsidRPr="00B9580D">
        <w:rPr>
          <w:noProof/>
        </w:rPr>
        <w:t>his field indicates the power headroom level. The length of the field is 6 bits. The reported PH and the corresponding power headroom levels are shown in Table 6.1.3.</w:t>
      </w:r>
      <w:r w:rsidRPr="00B9580D">
        <w:rPr>
          <w:noProof/>
          <w:lang w:eastAsia="ko-KR"/>
        </w:rPr>
        <w:t>8</w:t>
      </w:r>
      <w:r w:rsidRPr="00B9580D">
        <w:rPr>
          <w:noProof/>
        </w:rPr>
        <w:t>-1 below (the corresponding measured values in dB are specified in TS 38.133 [11])</w:t>
      </w:r>
      <w:r w:rsidRPr="00B9580D">
        <w:rPr>
          <w:noProof/>
          <w:lang w:eastAsia="ko-KR"/>
        </w:rPr>
        <w:t>;</w:t>
      </w:r>
    </w:p>
    <w:p w14:paraId="0301A420" w14:textId="7D9C10DF" w:rsidR="00A45FBE" w:rsidRDefault="00A45FBE" w:rsidP="00A45FBE">
      <w:pPr>
        <w:pStyle w:val="B1"/>
        <w:rPr>
          <w:lang w:eastAsia="ko-KR"/>
        </w:rPr>
      </w:pPr>
      <w:r w:rsidRPr="00B9580D">
        <w:rPr>
          <w:lang w:eastAsia="ko-KR"/>
        </w:rPr>
        <w:t>-</w:t>
      </w:r>
      <w:r w:rsidRPr="00B9580D">
        <w:rPr>
          <w:lang w:eastAsia="ko-KR"/>
        </w:rPr>
        <w:tab/>
        <w:t>P</w:t>
      </w:r>
      <w:r w:rsidRPr="00B9580D">
        <w:rPr>
          <w:vertAlign w:val="subscript"/>
          <w:lang w:eastAsia="ko-KR"/>
        </w:rPr>
        <w:t>CMAX,f,c</w:t>
      </w:r>
      <w:r w:rsidRPr="00B9580D">
        <w:rPr>
          <w:lang w:eastAsia="ko-KR"/>
        </w:rPr>
        <w:t>: This field indicates the P</w:t>
      </w:r>
      <w:r w:rsidRPr="00B9580D">
        <w:rPr>
          <w:vertAlign w:val="subscript"/>
          <w:lang w:eastAsia="ko-KR"/>
        </w:rPr>
        <w:t>CMAX,f,c</w:t>
      </w:r>
      <w:r w:rsidRPr="00B9580D">
        <w:rPr>
          <w:lang w:eastAsia="ko-KR"/>
        </w:rPr>
        <w:t xml:space="preserve"> (as specified in TS 38.213 [6]) used for calculation of the preceding PH field. The reported P</w:t>
      </w:r>
      <w:r w:rsidRPr="00B9580D">
        <w:rPr>
          <w:vertAlign w:val="subscript"/>
          <w:lang w:eastAsia="ko-KR"/>
        </w:rPr>
        <w:t>CMAX,f,c</w:t>
      </w:r>
      <w:r w:rsidRPr="00B9580D">
        <w:rPr>
          <w:lang w:eastAsia="ko-KR"/>
        </w:rPr>
        <w:t xml:space="preserve"> and the corresponding nominal UE transmit power levels are shown in Table 6.1.3.8-2 (the corresponding measured values in dBm are specified in TS 38.133 [11])</w:t>
      </w:r>
      <w:r w:rsidR="00565195">
        <w:rPr>
          <w:lang w:eastAsia="ko-KR"/>
        </w:rPr>
        <w:t>;</w:t>
      </w:r>
    </w:p>
    <w:p w14:paraId="6CD3B77F" w14:textId="77777777" w:rsidR="00565195" w:rsidRPr="005B6BAE" w:rsidRDefault="00565195" w:rsidP="00565195">
      <w:pPr>
        <w:pStyle w:val="B1"/>
        <w:rPr>
          <w:color w:val="FF0000"/>
          <w:u w:val="single"/>
          <w:lang w:eastAsia="ko-KR"/>
        </w:rPr>
      </w:pPr>
      <w:r w:rsidRPr="005B6BAE">
        <w:rPr>
          <w:color w:val="FF0000"/>
          <w:u w:val="single"/>
          <w:lang w:eastAsia="ko-KR"/>
        </w:rPr>
        <w:t>-</w:t>
      </w:r>
      <w:r w:rsidRPr="005B6BAE">
        <w:rPr>
          <w:color w:val="FF0000"/>
          <w:u w:val="single"/>
          <w:lang w:eastAsia="ko-KR"/>
        </w:rPr>
        <w:tab/>
        <w:t xml:space="preserve">MPE: If present, this field indicates actual power backoff applied by the UE. </w:t>
      </w:r>
      <w:r w:rsidRPr="001C623F">
        <w:rPr>
          <w:color w:val="FF0000"/>
          <w:highlight w:val="yellow"/>
          <w:u w:val="single"/>
          <w:lang w:eastAsia="ko-KR"/>
        </w:rPr>
        <w:t>Option 1: the MPE field is 8bit encoding the actual power backoff value; Option 2: the MPE field uses two reserved "R" bits to encode four possible values for the lookup table, exact meaning of which will depend on the power factor change PHR configuration;</w:t>
      </w:r>
      <w:r>
        <w:rPr>
          <w:color w:val="FF0000"/>
          <w:u w:val="single"/>
          <w:lang w:eastAsia="ko-KR"/>
        </w:rPr>
        <w:t xml:space="preserve"> </w:t>
      </w:r>
    </w:p>
    <w:p w14:paraId="1B67812F" w14:textId="77777777" w:rsidR="00565195" w:rsidRPr="00B9580D" w:rsidRDefault="00565195" w:rsidP="00A45FBE">
      <w:pPr>
        <w:pStyle w:val="B1"/>
        <w:rPr>
          <w:lang w:eastAsia="ko-KR"/>
        </w:rPr>
      </w:pPr>
    </w:p>
    <w:p w14:paraId="71021366" w14:textId="77777777" w:rsidR="00A45FBE" w:rsidRPr="00B9580D" w:rsidRDefault="003063C5" w:rsidP="00A45FBE">
      <w:pPr>
        <w:pStyle w:val="TH"/>
        <w:rPr>
          <w:lang w:eastAsia="ko-KR"/>
        </w:rPr>
      </w:pPr>
      <w:r w:rsidRPr="00B9580D">
        <w:rPr>
          <w:noProof/>
        </w:rPr>
        <w:object w:dxaOrig="4575" w:dyaOrig="1590" w14:anchorId="512D6E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28.3pt;height:79.4pt;mso-width-percent:0;mso-height-percent:0;mso-width-percent:0;mso-height-percent:0" o:ole="">
            <v:imagedata r:id="rId9" o:title=""/>
          </v:shape>
          <o:OLEObject Type="Embed" ProgID="Visio.Drawing.15" ShapeID="_x0000_i1026" DrawAspect="Content" ObjectID="_1631700381" r:id="rId10"/>
        </w:object>
      </w:r>
    </w:p>
    <w:p w14:paraId="77AF1D99" w14:textId="77777777" w:rsidR="00A45FBE" w:rsidRPr="00B9580D" w:rsidRDefault="00A45FBE" w:rsidP="00A45FBE">
      <w:pPr>
        <w:pStyle w:val="TF"/>
        <w:rPr>
          <w:noProof/>
          <w:lang w:eastAsia="ko-KR"/>
        </w:rPr>
      </w:pPr>
      <w:r w:rsidRPr="00B9580D">
        <w:rPr>
          <w:noProof/>
          <w:lang w:eastAsia="ko-KR"/>
        </w:rPr>
        <w:t>Figure 6.1.3.8-1: Single Entry PHR MAC CE</w:t>
      </w:r>
    </w:p>
    <w:p w14:paraId="140F7CEE" w14:textId="77777777" w:rsidR="00A45FBE" w:rsidRPr="00B9580D" w:rsidRDefault="00A45FBE" w:rsidP="00A45FBE">
      <w:pPr>
        <w:pStyle w:val="TH"/>
      </w:pPr>
      <w:r w:rsidRPr="00B9580D">
        <w:lastRenderedPageBreak/>
        <w:t>Table 6.1.3.</w:t>
      </w:r>
      <w:r w:rsidRPr="00B9580D">
        <w:rPr>
          <w:lang w:eastAsia="ko-KR"/>
        </w:rPr>
        <w:t>8</w:t>
      </w:r>
      <w:r w:rsidRPr="00B9580D">
        <w:t>-1: Power Headroom levels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19"/>
        <w:gridCol w:w="2522"/>
      </w:tblGrid>
      <w:tr w:rsidR="00A45FBE" w:rsidRPr="00B9580D" w14:paraId="1FAAB00C" w14:textId="77777777" w:rsidTr="005A29AD">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3138842A" w14:textId="77777777" w:rsidR="00A45FBE" w:rsidRPr="00B9580D" w:rsidRDefault="00A45FBE" w:rsidP="005A29AD">
            <w:pPr>
              <w:pStyle w:val="TAH"/>
            </w:pPr>
            <w:r w:rsidRPr="00B9580D">
              <w:t>PH</w:t>
            </w:r>
          </w:p>
        </w:tc>
        <w:tc>
          <w:tcPr>
            <w:tcW w:w="2522" w:type="dxa"/>
            <w:tcBorders>
              <w:top w:val="single" w:sz="4" w:space="0" w:color="auto"/>
              <w:left w:val="single" w:sz="4" w:space="0" w:color="auto"/>
              <w:bottom w:val="single" w:sz="4" w:space="0" w:color="auto"/>
              <w:right w:val="single" w:sz="4" w:space="0" w:color="auto"/>
            </w:tcBorders>
            <w:vAlign w:val="bottom"/>
          </w:tcPr>
          <w:p w14:paraId="60330098" w14:textId="77777777" w:rsidR="00A45FBE" w:rsidRPr="00B9580D" w:rsidRDefault="00A45FBE" w:rsidP="005A29AD">
            <w:pPr>
              <w:pStyle w:val="TAH"/>
            </w:pPr>
            <w:r w:rsidRPr="00B9580D">
              <w:t>Power Headroom Level</w:t>
            </w:r>
          </w:p>
        </w:tc>
      </w:tr>
      <w:tr w:rsidR="00A45FBE" w:rsidRPr="00B9580D" w14:paraId="4951C185" w14:textId="77777777" w:rsidTr="005A29AD">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72307441" w14:textId="77777777" w:rsidR="00A45FBE" w:rsidRPr="00B9580D" w:rsidRDefault="00A45FBE" w:rsidP="005A29AD">
            <w:pPr>
              <w:pStyle w:val="TAC"/>
              <w:rPr>
                <w:lang w:eastAsia="ko-KR"/>
              </w:rPr>
            </w:pPr>
            <w:r w:rsidRPr="00B9580D">
              <w:rPr>
                <w:lang w:eastAsia="ko-KR"/>
              </w:rPr>
              <w:t>0</w:t>
            </w:r>
          </w:p>
        </w:tc>
        <w:tc>
          <w:tcPr>
            <w:tcW w:w="2522" w:type="dxa"/>
            <w:tcBorders>
              <w:top w:val="single" w:sz="4" w:space="0" w:color="auto"/>
              <w:left w:val="single" w:sz="4" w:space="0" w:color="auto"/>
              <w:bottom w:val="single" w:sz="4" w:space="0" w:color="auto"/>
              <w:right w:val="single" w:sz="4" w:space="0" w:color="auto"/>
            </w:tcBorders>
          </w:tcPr>
          <w:p w14:paraId="47E8CEC9" w14:textId="77777777" w:rsidR="00A45FBE" w:rsidRPr="00B9580D" w:rsidRDefault="00A45FBE" w:rsidP="005A29AD">
            <w:pPr>
              <w:pStyle w:val="TAC"/>
              <w:rPr>
                <w:lang w:eastAsia="ko-KR"/>
              </w:rPr>
            </w:pPr>
            <w:r w:rsidRPr="00B9580D">
              <w:rPr>
                <w:lang w:eastAsia="ko-KR"/>
              </w:rPr>
              <w:t>POWER_HEADROOM_0</w:t>
            </w:r>
          </w:p>
        </w:tc>
      </w:tr>
      <w:tr w:rsidR="00A45FBE" w:rsidRPr="00B9580D" w14:paraId="32A661CE" w14:textId="77777777" w:rsidTr="005A29AD">
        <w:trPr>
          <w:trHeight w:val="240"/>
          <w:jc w:val="center"/>
        </w:trPr>
        <w:tc>
          <w:tcPr>
            <w:tcW w:w="919" w:type="dxa"/>
            <w:tcBorders>
              <w:top w:val="single" w:sz="4" w:space="0" w:color="auto"/>
            </w:tcBorders>
            <w:noWrap/>
            <w:vAlign w:val="bottom"/>
          </w:tcPr>
          <w:p w14:paraId="6079F69D" w14:textId="77777777" w:rsidR="00A45FBE" w:rsidRPr="00B9580D" w:rsidRDefault="00A45FBE" w:rsidP="005A29AD">
            <w:pPr>
              <w:pStyle w:val="TAC"/>
              <w:rPr>
                <w:lang w:eastAsia="ko-KR"/>
              </w:rPr>
            </w:pPr>
            <w:r w:rsidRPr="00B9580D">
              <w:rPr>
                <w:lang w:eastAsia="ko-KR"/>
              </w:rPr>
              <w:t>1</w:t>
            </w:r>
          </w:p>
        </w:tc>
        <w:tc>
          <w:tcPr>
            <w:tcW w:w="2522" w:type="dxa"/>
            <w:tcBorders>
              <w:top w:val="single" w:sz="4" w:space="0" w:color="auto"/>
            </w:tcBorders>
          </w:tcPr>
          <w:p w14:paraId="41F6C312" w14:textId="77777777" w:rsidR="00A45FBE" w:rsidRPr="00B9580D" w:rsidRDefault="00A45FBE" w:rsidP="005A29AD">
            <w:pPr>
              <w:pStyle w:val="TAC"/>
              <w:rPr>
                <w:lang w:eastAsia="ko-KR"/>
              </w:rPr>
            </w:pPr>
            <w:r w:rsidRPr="00B9580D">
              <w:rPr>
                <w:lang w:eastAsia="ko-KR"/>
              </w:rPr>
              <w:t>POWER_HEADROOM_1</w:t>
            </w:r>
          </w:p>
        </w:tc>
      </w:tr>
      <w:tr w:rsidR="00A45FBE" w:rsidRPr="00B9580D" w14:paraId="00C1603E" w14:textId="77777777" w:rsidTr="005A29AD">
        <w:trPr>
          <w:trHeight w:val="240"/>
          <w:jc w:val="center"/>
        </w:trPr>
        <w:tc>
          <w:tcPr>
            <w:tcW w:w="919" w:type="dxa"/>
            <w:noWrap/>
            <w:vAlign w:val="bottom"/>
          </w:tcPr>
          <w:p w14:paraId="3402F4A1" w14:textId="77777777" w:rsidR="00A45FBE" w:rsidRPr="00B9580D" w:rsidRDefault="00A45FBE" w:rsidP="005A29AD">
            <w:pPr>
              <w:pStyle w:val="TAC"/>
              <w:rPr>
                <w:lang w:eastAsia="ko-KR"/>
              </w:rPr>
            </w:pPr>
            <w:r w:rsidRPr="00B9580D">
              <w:rPr>
                <w:lang w:eastAsia="ko-KR"/>
              </w:rPr>
              <w:t>2</w:t>
            </w:r>
          </w:p>
        </w:tc>
        <w:tc>
          <w:tcPr>
            <w:tcW w:w="2522" w:type="dxa"/>
            <w:vAlign w:val="bottom"/>
          </w:tcPr>
          <w:p w14:paraId="706F8154" w14:textId="77777777" w:rsidR="00A45FBE" w:rsidRPr="00B9580D" w:rsidRDefault="00A45FBE" w:rsidP="005A29AD">
            <w:pPr>
              <w:pStyle w:val="TAC"/>
              <w:rPr>
                <w:lang w:eastAsia="ko-KR"/>
              </w:rPr>
            </w:pPr>
            <w:r w:rsidRPr="00B9580D">
              <w:rPr>
                <w:lang w:eastAsia="ko-KR"/>
              </w:rPr>
              <w:t>POWER_HEADROOM_2</w:t>
            </w:r>
          </w:p>
        </w:tc>
      </w:tr>
      <w:tr w:rsidR="00A45FBE" w:rsidRPr="00B9580D" w14:paraId="11C93EDF" w14:textId="77777777" w:rsidTr="005A29AD">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1595CD38" w14:textId="77777777" w:rsidR="00A45FBE" w:rsidRPr="00B9580D" w:rsidRDefault="00A45FBE" w:rsidP="005A29AD">
            <w:pPr>
              <w:pStyle w:val="TAC"/>
              <w:rPr>
                <w:lang w:eastAsia="ko-KR"/>
              </w:rPr>
            </w:pPr>
            <w:r w:rsidRPr="00B9580D">
              <w:rPr>
                <w:lang w:eastAsia="ko-KR"/>
              </w:rPr>
              <w:t>3</w:t>
            </w:r>
          </w:p>
        </w:tc>
        <w:tc>
          <w:tcPr>
            <w:tcW w:w="2522" w:type="dxa"/>
            <w:tcBorders>
              <w:top w:val="single" w:sz="4" w:space="0" w:color="auto"/>
              <w:left w:val="single" w:sz="4" w:space="0" w:color="auto"/>
              <w:bottom w:val="single" w:sz="4" w:space="0" w:color="auto"/>
              <w:right w:val="single" w:sz="4" w:space="0" w:color="auto"/>
            </w:tcBorders>
            <w:vAlign w:val="bottom"/>
          </w:tcPr>
          <w:p w14:paraId="2EEE94A5" w14:textId="77777777" w:rsidR="00A45FBE" w:rsidRPr="00B9580D" w:rsidRDefault="00A45FBE" w:rsidP="005A29AD">
            <w:pPr>
              <w:pStyle w:val="TAC"/>
              <w:rPr>
                <w:lang w:eastAsia="ko-KR"/>
              </w:rPr>
            </w:pPr>
            <w:r w:rsidRPr="00B9580D">
              <w:rPr>
                <w:lang w:eastAsia="ko-KR"/>
              </w:rPr>
              <w:t>POWER_HEADROOM_3</w:t>
            </w:r>
          </w:p>
        </w:tc>
      </w:tr>
      <w:tr w:rsidR="00A45FBE" w:rsidRPr="00B9580D" w14:paraId="2CEA0733" w14:textId="77777777" w:rsidTr="005A29AD">
        <w:trPr>
          <w:trHeight w:val="240"/>
          <w:jc w:val="center"/>
        </w:trPr>
        <w:tc>
          <w:tcPr>
            <w:tcW w:w="919" w:type="dxa"/>
            <w:tcBorders>
              <w:top w:val="single" w:sz="4" w:space="0" w:color="auto"/>
            </w:tcBorders>
            <w:noWrap/>
            <w:vAlign w:val="bottom"/>
          </w:tcPr>
          <w:p w14:paraId="707DA054" w14:textId="77777777" w:rsidR="00A45FBE" w:rsidRPr="00B9580D" w:rsidRDefault="00A45FBE" w:rsidP="005A29AD">
            <w:pPr>
              <w:pStyle w:val="TAC"/>
              <w:rPr>
                <w:lang w:eastAsia="ko-KR"/>
              </w:rPr>
            </w:pPr>
            <w:r w:rsidRPr="00B9580D">
              <w:rPr>
                <w:lang w:eastAsia="ko-KR"/>
              </w:rPr>
              <w:t>…</w:t>
            </w:r>
          </w:p>
        </w:tc>
        <w:tc>
          <w:tcPr>
            <w:tcW w:w="2522" w:type="dxa"/>
            <w:tcBorders>
              <w:top w:val="single" w:sz="4" w:space="0" w:color="auto"/>
            </w:tcBorders>
            <w:vAlign w:val="bottom"/>
          </w:tcPr>
          <w:p w14:paraId="1E7C9843" w14:textId="77777777" w:rsidR="00A45FBE" w:rsidRPr="00B9580D" w:rsidRDefault="00A45FBE" w:rsidP="005A29AD">
            <w:pPr>
              <w:pStyle w:val="TAC"/>
              <w:rPr>
                <w:lang w:eastAsia="ko-KR"/>
              </w:rPr>
            </w:pPr>
            <w:r w:rsidRPr="00B9580D">
              <w:rPr>
                <w:lang w:eastAsia="ko-KR"/>
              </w:rPr>
              <w:t>…</w:t>
            </w:r>
          </w:p>
        </w:tc>
      </w:tr>
      <w:tr w:rsidR="00A45FBE" w:rsidRPr="00B9580D" w14:paraId="6335FFB9" w14:textId="77777777" w:rsidTr="005A29AD">
        <w:trPr>
          <w:trHeight w:val="240"/>
          <w:jc w:val="center"/>
        </w:trPr>
        <w:tc>
          <w:tcPr>
            <w:tcW w:w="919" w:type="dxa"/>
            <w:noWrap/>
            <w:vAlign w:val="bottom"/>
          </w:tcPr>
          <w:p w14:paraId="29230699" w14:textId="77777777" w:rsidR="00A45FBE" w:rsidRPr="00B9580D" w:rsidRDefault="00A45FBE" w:rsidP="005A29AD">
            <w:pPr>
              <w:pStyle w:val="TAC"/>
              <w:rPr>
                <w:lang w:eastAsia="ko-KR"/>
              </w:rPr>
            </w:pPr>
            <w:r w:rsidRPr="00B9580D">
              <w:rPr>
                <w:lang w:eastAsia="ko-KR"/>
              </w:rPr>
              <w:t>60</w:t>
            </w:r>
          </w:p>
        </w:tc>
        <w:tc>
          <w:tcPr>
            <w:tcW w:w="2522" w:type="dxa"/>
            <w:vAlign w:val="bottom"/>
          </w:tcPr>
          <w:p w14:paraId="3FC0D19B" w14:textId="77777777" w:rsidR="00A45FBE" w:rsidRPr="00B9580D" w:rsidRDefault="00A45FBE" w:rsidP="005A29AD">
            <w:pPr>
              <w:pStyle w:val="TAC"/>
              <w:rPr>
                <w:lang w:eastAsia="ko-KR"/>
              </w:rPr>
            </w:pPr>
            <w:r w:rsidRPr="00B9580D">
              <w:rPr>
                <w:lang w:eastAsia="ko-KR"/>
              </w:rPr>
              <w:t>POWER_HEADROOM_60</w:t>
            </w:r>
          </w:p>
        </w:tc>
      </w:tr>
      <w:tr w:rsidR="00A45FBE" w:rsidRPr="00B9580D" w14:paraId="72C8FD7D" w14:textId="77777777" w:rsidTr="005A29AD">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29A042EF" w14:textId="77777777" w:rsidR="00A45FBE" w:rsidRPr="00B9580D" w:rsidRDefault="00A45FBE" w:rsidP="005A29AD">
            <w:pPr>
              <w:pStyle w:val="TAC"/>
              <w:rPr>
                <w:lang w:eastAsia="ko-KR"/>
              </w:rPr>
            </w:pPr>
            <w:r w:rsidRPr="00B9580D">
              <w:rPr>
                <w:lang w:eastAsia="ko-KR"/>
              </w:rPr>
              <w:t>61</w:t>
            </w:r>
          </w:p>
        </w:tc>
        <w:tc>
          <w:tcPr>
            <w:tcW w:w="2522" w:type="dxa"/>
            <w:tcBorders>
              <w:top w:val="single" w:sz="4" w:space="0" w:color="auto"/>
              <w:left w:val="single" w:sz="4" w:space="0" w:color="auto"/>
              <w:bottom w:val="single" w:sz="4" w:space="0" w:color="auto"/>
              <w:right w:val="single" w:sz="4" w:space="0" w:color="auto"/>
            </w:tcBorders>
            <w:vAlign w:val="bottom"/>
          </w:tcPr>
          <w:p w14:paraId="0434A5CB" w14:textId="77777777" w:rsidR="00A45FBE" w:rsidRPr="00B9580D" w:rsidRDefault="00A45FBE" w:rsidP="005A29AD">
            <w:pPr>
              <w:pStyle w:val="TAC"/>
              <w:rPr>
                <w:lang w:eastAsia="ko-KR"/>
              </w:rPr>
            </w:pPr>
            <w:r w:rsidRPr="00B9580D">
              <w:rPr>
                <w:lang w:eastAsia="ko-KR"/>
              </w:rPr>
              <w:t>POWER_HEADROOM_61</w:t>
            </w:r>
          </w:p>
        </w:tc>
      </w:tr>
      <w:tr w:rsidR="00A45FBE" w:rsidRPr="00B9580D" w14:paraId="7B3BC205" w14:textId="77777777" w:rsidTr="005A29AD">
        <w:trPr>
          <w:trHeight w:val="240"/>
          <w:jc w:val="center"/>
        </w:trPr>
        <w:tc>
          <w:tcPr>
            <w:tcW w:w="919" w:type="dxa"/>
            <w:tcBorders>
              <w:top w:val="single" w:sz="4" w:space="0" w:color="auto"/>
            </w:tcBorders>
            <w:noWrap/>
            <w:vAlign w:val="bottom"/>
          </w:tcPr>
          <w:p w14:paraId="23B18CB6" w14:textId="77777777" w:rsidR="00A45FBE" w:rsidRPr="00B9580D" w:rsidRDefault="00A45FBE" w:rsidP="005A29AD">
            <w:pPr>
              <w:pStyle w:val="TAC"/>
              <w:rPr>
                <w:lang w:eastAsia="ko-KR"/>
              </w:rPr>
            </w:pPr>
            <w:r w:rsidRPr="00B9580D">
              <w:rPr>
                <w:lang w:eastAsia="ko-KR"/>
              </w:rPr>
              <w:t>62</w:t>
            </w:r>
          </w:p>
        </w:tc>
        <w:tc>
          <w:tcPr>
            <w:tcW w:w="2522" w:type="dxa"/>
            <w:tcBorders>
              <w:top w:val="single" w:sz="4" w:space="0" w:color="auto"/>
            </w:tcBorders>
            <w:vAlign w:val="bottom"/>
          </w:tcPr>
          <w:p w14:paraId="6D6FF5F6" w14:textId="77777777" w:rsidR="00A45FBE" w:rsidRPr="00B9580D" w:rsidRDefault="00A45FBE" w:rsidP="005A29AD">
            <w:pPr>
              <w:pStyle w:val="TAC"/>
              <w:rPr>
                <w:lang w:eastAsia="ko-KR"/>
              </w:rPr>
            </w:pPr>
            <w:r w:rsidRPr="00B9580D">
              <w:rPr>
                <w:lang w:eastAsia="ko-KR"/>
              </w:rPr>
              <w:t>POWER_HEADROOM_62</w:t>
            </w:r>
          </w:p>
        </w:tc>
      </w:tr>
      <w:tr w:rsidR="00A45FBE" w:rsidRPr="00B9580D" w14:paraId="428CFADA" w14:textId="77777777" w:rsidTr="005A29AD">
        <w:trPr>
          <w:trHeight w:val="240"/>
          <w:jc w:val="center"/>
        </w:trPr>
        <w:tc>
          <w:tcPr>
            <w:tcW w:w="919" w:type="dxa"/>
            <w:noWrap/>
            <w:vAlign w:val="bottom"/>
          </w:tcPr>
          <w:p w14:paraId="3E8F2A22" w14:textId="77777777" w:rsidR="00A45FBE" w:rsidRPr="00B9580D" w:rsidRDefault="00A45FBE" w:rsidP="005A29AD">
            <w:pPr>
              <w:pStyle w:val="TAC"/>
              <w:rPr>
                <w:lang w:eastAsia="ko-KR"/>
              </w:rPr>
            </w:pPr>
            <w:r w:rsidRPr="00B9580D">
              <w:rPr>
                <w:lang w:eastAsia="ko-KR"/>
              </w:rPr>
              <w:t>63</w:t>
            </w:r>
          </w:p>
        </w:tc>
        <w:tc>
          <w:tcPr>
            <w:tcW w:w="2522" w:type="dxa"/>
            <w:vAlign w:val="bottom"/>
          </w:tcPr>
          <w:p w14:paraId="15503EFC" w14:textId="77777777" w:rsidR="00A45FBE" w:rsidRPr="00B9580D" w:rsidRDefault="00A45FBE" w:rsidP="005A29AD">
            <w:pPr>
              <w:pStyle w:val="TAC"/>
              <w:rPr>
                <w:lang w:eastAsia="ko-KR"/>
              </w:rPr>
            </w:pPr>
            <w:r w:rsidRPr="00B9580D">
              <w:rPr>
                <w:lang w:eastAsia="ko-KR"/>
              </w:rPr>
              <w:t>POWER_HEADROOM_63</w:t>
            </w:r>
          </w:p>
        </w:tc>
      </w:tr>
    </w:tbl>
    <w:p w14:paraId="3580449A" w14:textId="77777777" w:rsidR="00A45FBE" w:rsidRPr="00B9580D" w:rsidRDefault="00A45FBE" w:rsidP="00A45FBE">
      <w:pPr>
        <w:rPr>
          <w:lang w:eastAsia="ko-KR"/>
        </w:rPr>
      </w:pPr>
    </w:p>
    <w:p w14:paraId="14D4A5C2" w14:textId="77777777" w:rsidR="00A45FBE" w:rsidRPr="00B9580D" w:rsidRDefault="00A45FBE" w:rsidP="00A45FBE">
      <w:pPr>
        <w:pStyle w:val="TH"/>
      </w:pPr>
      <w:r w:rsidRPr="00B9580D">
        <w:t>Table 6.1.3.</w:t>
      </w:r>
      <w:r w:rsidRPr="00B9580D">
        <w:rPr>
          <w:lang w:eastAsia="ko-KR"/>
        </w:rPr>
        <w:t>8</w:t>
      </w:r>
      <w:r w:rsidRPr="00B9580D">
        <w:t>-</w:t>
      </w:r>
      <w:r w:rsidRPr="00B9580D">
        <w:rPr>
          <w:lang w:eastAsia="ko-KR"/>
        </w:rPr>
        <w:t>2</w:t>
      </w:r>
      <w:r w:rsidRPr="00B9580D">
        <w:t>: Nominal UE transmit power level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9"/>
        <w:gridCol w:w="3840"/>
      </w:tblGrid>
      <w:tr w:rsidR="00A45FBE" w:rsidRPr="00B9580D" w14:paraId="50310746" w14:textId="77777777" w:rsidTr="005A29AD">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3CE7C6D6" w14:textId="77777777" w:rsidR="00A45FBE" w:rsidRPr="00B9580D" w:rsidRDefault="00A45FBE" w:rsidP="005A29AD">
            <w:pPr>
              <w:pStyle w:val="TAH"/>
              <w:rPr>
                <w:lang w:eastAsia="ko-KR"/>
              </w:rPr>
            </w:pPr>
            <w:r w:rsidRPr="00B9580D">
              <w:rPr>
                <w:lang w:eastAsia="ko-KR"/>
              </w:rPr>
              <w:t>P</w:t>
            </w:r>
            <w:r w:rsidRPr="00B9580D">
              <w:rPr>
                <w:vertAlign w:val="subscript"/>
                <w:lang w:eastAsia="ko-KR"/>
              </w:rPr>
              <w:t>CMAX,f,c</w:t>
            </w:r>
          </w:p>
        </w:tc>
        <w:tc>
          <w:tcPr>
            <w:tcW w:w="3840" w:type="dxa"/>
            <w:tcBorders>
              <w:top w:val="single" w:sz="4" w:space="0" w:color="auto"/>
              <w:left w:val="single" w:sz="4" w:space="0" w:color="auto"/>
              <w:bottom w:val="single" w:sz="4" w:space="0" w:color="auto"/>
              <w:right w:val="single" w:sz="4" w:space="0" w:color="auto"/>
            </w:tcBorders>
            <w:vAlign w:val="bottom"/>
          </w:tcPr>
          <w:p w14:paraId="22C3E4E6" w14:textId="77777777" w:rsidR="00A45FBE" w:rsidRPr="00B9580D" w:rsidRDefault="00A45FBE" w:rsidP="005A29AD">
            <w:pPr>
              <w:pStyle w:val="TAH"/>
              <w:rPr>
                <w:lang w:eastAsia="ko-KR"/>
              </w:rPr>
            </w:pPr>
            <w:r w:rsidRPr="00B9580D">
              <w:rPr>
                <w:lang w:eastAsia="ko-KR"/>
              </w:rPr>
              <w:t>Nominal UE transmit power level</w:t>
            </w:r>
          </w:p>
        </w:tc>
      </w:tr>
      <w:tr w:rsidR="00A45FBE" w:rsidRPr="00B9580D" w14:paraId="2CC2ED10" w14:textId="77777777" w:rsidTr="005A29AD">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03F0D95B" w14:textId="77777777" w:rsidR="00A45FBE" w:rsidRPr="00B9580D" w:rsidRDefault="00A45FBE" w:rsidP="005A29AD">
            <w:pPr>
              <w:pStyle w:val="TAC"/>
              <w:rPr>
                <w:lang w:eastAsia="ko-KR"/>
              </w:rPr>
            </w:pPr>
            <w:r w:rsidRPr="00B9580D">
              <w:rPr>
                <w:lang w:eastAsia="ko-KR"/>
              </w:rPr>
              <w:t>0</w:t>
            </w:r>
          </w:p>
        </w:tc>
        <w:tc>
          <w:tcPr>
            <w:tcW w:w="3840" w:type="dxa"/>
            <w:tcBorders>
              <w:top w:val="single" w:sz="4" w:space="0" w:color="auto"/>
              <w:left w:val="single" w:sz="4" w:space="0" w:color="auto"/>
              <w:bottom w:val="single" w:sz="4" w:space="0" w:color="auto"/>
              <w:right w:val="single" w:sz="4" w:space="0" w:color="auto"/>
            </w:tcBorders>
          </w:tcPr>
          <w:p w14:paraId="49CF3221" w14:textId="77777777" w:rsidR="00A45FBE" w:rsidRPr="00B9580D" w:rsidRDefault="00A45FBE" w:rsidP="005A29AD">
            <w:pPr>
              <w:pStyle w:val="TAC"/>
              <w:ind w:left="284"/>
              <w:rPr>
                <w:lang w:eastAsia="ko-KR"/>
              </w:rPr>
            </w:pPr>
            <w:r w:rsidRPr="00B9580D">
              <w:rPr>
                <w:lang w:eastAsia="zh-CN"/>
              </w:rPr>
              <w:t>PCMAX_C_</w:t>
            </w:r>
            <w:r w:rsidRPr="00B9580D">
              <w:rPr>
                <w:lang w:eastAsia="ko-KR"/>
              </w:rPr>
              <w:t>0</w:t>
            </w:r>
            <w:r w:rsidRPr="00B9580D">
              <w:rPr>
                <w:lang w:eastAsia="zh-CN"/>
              </w:rPr>
              <w:t>0</w:t>
            </w:r>
          </w:p>
        </w:tc>
      </w:tr>
      <w:tr w:rsidR="00A45FBE" w:rsidRPr="00B9580D" w14:paraId="11E50105" w14:textId="77777777" w:rsidTr="005A29AD">
        <w:trPr>
          <w:trHeight w:val="254"/>
          <w:jc w:val="center"/>
        </w:trPr>
        <w:tc>
          <w:tcPr>
            <w:tcW w:w="1399" w:type="dxa"/>
            <w:tcBorders>
              <w:top w:val="single" w:sz="4" w:space="0" w:color="auto"/>
            </w:tcBorders>
            <w:noWrap/>
            <w:vAlign w:val="bottom"/>
          </w:tcPr>
          <w:p w14:paraId="4D0D46D1" w14:textId="77777777" w:rsidR="00A45FBE" w:rsidRPr="00B9580D" w:rsidRDefault="00A45FBE" w:rsidP="005A29AD">
            <w:pPr>
              <w:pStyle w:val="TAC"/>
              <w:rPr>
                <w:lang w:eastAsia="ko-KR"/>
              </w:rPr>
            </w:pPr>
            <w:r w:rsidRPr="00B9580D">
              <w:rPr>
                <w:lang w:eastAsia="ko-KR"/>
              </w:rPr>
              <w:t>1</w:t>
            </w:r>
          </w:p>
        </w:tc>
        <w:tc>
          <w:tcPr>
            <w:tcW w:w="3840" w:type="dxa"/>
            <w:tcBorders>
              <w:top w:val="single" w:sz="4" w:space="0" w:color="auto"/>
            </w:tcBorders>
          </w:tcPr>
          <w:p w14:paraId="1162AF1F" w14:textId="77777777" w:rsidR="00A45FBE" w:rsidRPr="00B9580D" w:rsidRDefault="00A45FBE" w:rsidP="005A29AD">
            <w:pPr>
              <w:pStyle w:val="TAC"/>
              <w:ind w:left="284"/>
              <w:rPr>
                <w:lang w:eastAsia="ko-KR"/>
              </w:rPr>
            </w:pPr>
            <w:r w:rsidRPr="00B9580D">
              <w:rPr>
                <w:lang w:eastAsia="zh-CN"/>
              </w:rPr>
              <w:t>PCMAX_C_</w:t>
            </w:r>
            <w:r w:rsidRPr="00B9580D">
              <w:rPr>
                <w:lang w:eastAsia="ko-KR"/>
              </w:rPr>
              <w:t>0</w:t>
            </w:r>
            <w:r w:rsidRPr="00B9580D">
              <w:rPr>
                <w:lang w:eastAsia="zh-CN"/>
              </w:rPr>
              <w:t>1</w:t>
            </w:r>
          </w:p>
        </w:tc>
      </w:tr>
      <w:tr w:rsidR="00A45FBE" w:rsidRPr="00B9580D" w14:paraId="594177E0" w14:textId="77777777" w:rsidTr="005A29AD">
        <w:trPr>
          <w:trHeight w:val="254"/>
          <w:jc w:val="center"/>
        </w:trPr>
        <w:tc>
          <w:tcPr>
            <w:tcW w:w="1399" w:type="dxa"/>
            <w:noWrap/>
            <w:vAlign w:val="bottom"/>
          </w:tcPr>
          <w:p w14:paraId="1964DE9B" w14:textId="77777777" w:rsidR="00A45FBE" w:rsidRPr="00B9580D" w:rsidRDefault="00A45FBE" w:rsidP="005A29AD">
            <w:pPr>
              <w:pStyle w:val="TAC"/>
              <w:rPr>
                <w:lang w:eastAsia="ko-KR"/>
              </w:rPr>
            </w:pPr>
            <w:r w:rsidRPr="00B9580D">
              <w:rPr>
                <w:lang w:eastAsia="ko-KR"/>
              </w:rPr>
              <w:t>2</w:t>
            </w:r>
          </w:p>
        </w:tc>
        <w:tc>
          <w:tcPr>
            <w:tcW w:w="3840" w:type="dxa"/>
          </w:tcPr>
          <w:p w14:paraId="4DBCA637" w14:textId="77777777" w:rsidR="00A45FBE" w:rsidRPr="00B9580D" w:rsidRDefault="00A45FBE" w:rsidP="005A29AD">
            <w:pPr>
              <w:pStyle w:val="TAC"/>
              <w:ind w:left="284"/>
              <w:rPr>
                <w:lang w:eastAsia="ko-KR"/>
              </w:rPr>
            </w:pPr>
            <w:r w:rsidRPr="00B9580D">
              <w:rPr>
                <w:lang w:eastAsia="zh-CN"/>
              </w:rPr>
              <w:t>PCMAX_C_</w:t>
            </w:r>
            <w:r w:rsidRPr="00B9580D">
              <w:rPr>
                <w:lang w:eastAsia="ko-KR"/>
              </w:rPr>
              <w:t>02</w:t>
            </w:r>
          </w:p>
        </w:tc>
      </w:tr>
      <w:tr w:rsidR="00A45FBE" w:rsidRPr="00B9580D" w14:paraId="0AEDC992" w14:textId="77777777" w:rsidTr="005A29AD">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3FA0BBCB" w14:textId="77777777" w:rsidR="00A45FBE" w:rsidRPr="00B9580D" w:rsidRDefault="00A45FBE" w:rsidP="005A29AD">
            <w:pPr>
              <w:pStyle w:val="TAC"/>
              <w:rPr>
                <w:lang w:eastAsia="ko-KR"/>
              </w:rPr>
            </w:pPr>
            <w:r w:rsidRPr="00B9580D">
              <w:rPr>
                <w:lang w:eastAsia="ko-KR"/>
              </w:rPr>
              <w:t>…</w:t>
            </w:r>
          </w:p>
        </w:tc>
        <w:tc>
          <w:tcPr>
            <w:tcW w:w="3840" w:type="dxa"/>
            <w:tcBorders>
              <w:top w:val="single" w:sz="4" w:space="0" w:color="auto"/>
              <w:left w:val="single" w:sz="4" w:space="0" w:color="auto"/>
              <w:bottom w:val="single" w:sz="4" w:space="0" w:color="auto"/>
              <w:right w:val="single" w:sz="4" w:space="0" w:color="auto"/>
            </w:tcBorders>
          </w:tcPr>
          <w:p w14:paraId="14513869" w14:textId="77777777" w:rsidR="00A45FBE" w:rsidRPr="00B9580D" w:rsidRDefault="00A45FBE" w:rsidP="005A29AD">
            <w:pPr>
              <w:pStyle w:val="TAC"/>
              <w:rPr>
                <w:lang w:eastAsia="ko-KR"/>
              </w:rPr>
            </w:pPr>
            <w:r w:rsidRPr="00B9580D">
              <w:rPr>
                <w:lang w:eastAsia="ko-KR"/>
              </w:rPr>
              <w:t>…</w:t>
            </w:r>
          </w:p>
        </w:tc>
      </w:tr>
      <w:tr w:rsidR="00A45FBE" w:rsidRPr="00B9580D" w14:paraId="22937EFB" w14:textId="77777777" w:rsidTr="005A29AD">
        <w:trPr>
          <w:trHeight w:val="254"/>
          <w:jc w:val="center"/>
        </w:trPr>
        <w:tc>
          <w:tcPr>
            <w:tcW w:w="1399" w:type="dxa"/>
            <w:tcBorders>
              <w:top w:val="single" w:sz="4" w:space="0" w:color="auto"/>
            </w:tcBorders>
            <w:noWrap/>
            <w:vAlign w:val="bottom"/>
          </w:tcPr>
          <w:p w14:paraId="5F5AAD12" w14:textId="77777777" w:rsidR="00A45FBE" w:rsidRPr="00B9580D" w:rsidRDefault="00A45FBE" w:rsidP="005A29AD">
            <w:pPr>
              <w:pStyle w:val="TAC"/>
              <w:rPr>
                <w:lang w:eastAsia="ko-KR"/>
              </w:rPr>
            </w:pPr>
            <w:r w:rsidRPr="00B9580D">
              <w:rPr>
                <w:lang w:eastAsia="ko-KR"/>
              </w:rPr>
              <w:t>61</w:t>
            </w:r>
          </w:p>
        </w:tc>
        <w:tc>
          <w:tcPr>
            <w:tcW w:w="3840" w:type="dxa"/>
            <w:tcBorders>
              <w:top w:val="single" w:sz="4" w:space="0" w:color="auto"/>
            </w:tcBorders>
          </w:tcPr>
          <w:p w14:paraId="34AE6CDF" w14:textId="77777777" w:rsidR="00A45FBE" w:rsidRPr="00B9580D" w:rsidRDefault="00A45FBE" w:rsidP="005A29AD">
            <w:pPr>
              <w:pStyle w:val="TAC"/>
              <w:ind w:left="284"/>
              <w:rPr>
                <w:lang w:eastAsia="ko-KR"/>
              </w:rPr>
            </w:pPr>
            <w:r w:rsidRPr="00B9580D">
              <w:rPr>
                <w:lang w:eastAsia="zh-CN"/>
              </w:rPr>
              <w:t>PCMAX_C_61</w:t>
            </w:r>
          </w:p>
        </w:tc>
      </w:tr>
      <w:tr w:rsidR="00A45FBE" w:rsidRPr="00B9580D" w14:paraId="58F33ACA" w14:textId="77777777" w:rsidTr="005A29AD">
        <w:trPr>
          <w:trHeight w:val="254"/>
          <w:jc w:val="center"/>
        </w:trPr>
        <w:tc>
          <w:tcPr>
            <w:tcW w:w="1399" w:type="dxa"/>
            <w:noWrap/>
            <w:vAlign w:val="bottom"/>
          </w:tcPr>
          <w:p w14:paraId="0F7B201B" w14:textId="77777777" w:rsidR="00A45FBE" w:rsidRPr="00B9580D" w:rsidRDefault="00A45FBE" w:rsidP="005A29AD">
            <w:pPr>
              <w:pStyle w:val="TAC"/>
              <w:rPr>
                <w:lang w:eastAsia="ko-KR"/>
              </w:rPr>
            </w:pPr>
            <w:r w:rsidRPr="00B9580D">
              <w:rPr>
                <w:lang w:eastAsia="ko-KR"/>
              </w:rPr>
              <w:t>62</w:t>
            </w:r>
          </w:p>
        </w:tc>
        <w:tc>
          <w:tcPr>
            <w:tcW w:w="3840" w:type="dxa"/>
          </w:tcPr>
          <w:p w14:paraId="018B52C7" w14:textId="77777777" w:rsidR="00A45FBE" w:rsidRPr="00B9580D" w:rsidRDefault="00A45FBE" w:rsidP="005A29AD">
            <w:pPr>
              <w:pStyle w:val="TAC"/>
              <w:ind w:left="284"/>
              <w:rPr>
                <w:lang w:eastAsia="ko-KR"/>
              </w:rPr>
            </w:pPr>
            <w:r w:rsidRPr="00B9580D">
              <w:rPr>
                <w:lang w:eastAsia="zh-CN"/>
              </w:rPr>
              <w:t>PCMAX_C_62</w:t>
            </w:r>
          </w:p>
        </w:tc>
      </w:tr>
      <w:tr w:rsidR="00A45FBE" w:rsidRPr="00B9580D" w14:paraId="0ADEC5E4" w14:textId="77777777" w:rsidTr="005A29AD">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06232E74" w14:textId="77777777" w:rsidR="00A45FBE" w:rsidRPr="00B9580D" w:rsidRDefault="00A45FBE" w:rsidP="005A29AD">
            <w:pPr>
              <w:pStyle w:val="TAC"/>
              <w:rPr>
                <w:lang w:eastAsia="ko-KR"/>
              </w:rPr>
            </w:pPr>
            <w:r w:rsidRPr="00B9580D">
              <w:rPr>
                <w:lang w:eastAsia="ko-KR"/>
              </w:rPr>
              <w:t>63</w:t>
            </w:r>
          </w:p>
        </w:tc>
        <w:tc>
          <w:tcPr>
            <w:tcW w:w="3840" w:type="dxa"/>
            <w:tcBorders>
              <w:top w:val="single" w:sz="4" w:space="0" w:color="auto"/>
              <w:left w:val="single" w:sz="4" w:space="0" w:color="auto"/>
              <w:bottom w:val="single" w:sz="4" w:space="0" w:color="auto"/>
              <w:right w:val="single" w:sz="4" w:space="0" w:color="auto"/>
            </w:tcBorders>
          </w:tcPr>
          <w:p w14:paraId="0EB9D9A2" w14:textId="77777777" w:rsidR="00A45FBE" w:rsidRPr="00B9580D" w:rsidRDefault="00A45FBE" w:rsidP="005A29AD">
            <w:pPr>
              <w:pStyle w:val="TAC"/>
              <w:ind w:left="284"/>
              <w:rPr>
                <w:lang w:eastAsia="ko-KR"/>
              </w:rPr>
            </w:pPr>
            <w:r w:rsidRPr="00B9580D">
              <w:rPr>
                <w:lang w:eastAsia="zh-CN"/>
              </w:rPr>
              <w:t>PCMAX_C_63</w:t>
            </w:r>
          </w:p>
        </w:tc>
      </w:tr>
    </w:tbl>
    <w:p w14:paraId="1F5A6B7C" w14:textId="77777777" w:rsidR="00A45FBE" w:rsidRPr="00B9580D" w:rsidRDefault="00A45FBE" w:rsidP="00A45FBE">
      <w:pPr>
        <w:keepLines/>
        <w:rPr>
          <w:lang w:eastAsia="ko-KR"/>
        </w:rPr>
      </w:pPr>
    </w:p>
    <w:p w14:paraId="6ADA3B9A" w14:textId="77777777" w:rsidR="00A45FBE" w:rsidRPr="00B9580D" w:rsidRDefault="00A45FBE" w:rsidP="00A45FBE">
      <w:pPr>
        <w:pStyle w:val="Heading4"/>
        <w:rPr>
          <w:lang w:eastAsia="ko-KR"/>
        </w:rPr>
      </w:pPr>
      <w:bookmarkStart w:id="47" w:name="_Toc12751602"/>
      <w:r w:rsidRPr="00B9580D">
        <w:rPr>
          <w:lang w:eastAsia="ko-KR"/>
        </w:rPr>
        <w:t>6.1.3.9</w:t>
      </w:r>
      <w:r w:rsidRPr="00B9580D">
        <w:rPr>
          <w:lang w:eastAsia="ko-KR"/>
        </w:rPr>
        <w:tab/>
        <w:t>Multiple Entry PHR MAC CE</w:t>
      </w:r>
      <w:bookmarkEnd w:id="47"/>
    </w:p>
    <w:p w14:paraId="40E2B06B" w14:textId="77777777" w:rsidR="002027A9" w:rsidRPr="00B9580D" w:rsidRDefault="002027A9" w:rsidP="002027A9">
      <w:pPr>
        <w:rPr>
          <w:lang w:eastAsia="ko-KR"/>
        </w:rPr>
      </w:pPr>
      <w:r w:rsidRPr="00B9580D">
        <w:rPr>
          <w:lang w:eastAsia="ko-KR"/>
        </w:rPr>
        <w:t>The Multiple Entry PHR MAC CE is identified by a MAC subheader with LCID as specified in Table 6.2.1-2.</w:t>
      </w:r>
    </w:p>
    <w:p w14:paraId="5396CE70" w14:textId="77777777" w:rsidR="002027A9" w:rsidRPr="00B9580D" w:rsidRDefault="002027A9" w:rsidP="002027A9">
      <w:pPr>
        <w:rPr>
          <w:lang w:eastAsia="ko-KR"/>
        </w:rPr>
      </w:pPr>
      <w:r w:rsidRPr="00B9580D">
        <w:rPr>
          <w:lang w:eastAsia="ko-KR"/>
        </w:rPr>
        <w:t>It has a variable size, and includes the bitmap, a Type 2 PH field and an octet containing the associated P</w:t>
      </w:r>
      <w:r w:rsidRPr="00B9580D">
        <w:rPr>
          <w:vertAlign w:val="subscript"/>
          <w:lang w:eastAsia="ko-KR"/>
        </w:rPr>
        <w:t>CMAX,f,c</w:t>
      </w:r>
      <w:r w:rsidRPr="00B9580D">
        <w:rPr>
          <w:lang w:eastAsia="ko-KR"/>
        </w:rPr>
        <w:t xml:space="preserve"> field (if reported) for SpCell of the other MAC entity, a Type 1 PH field and an octet containing the associated P</w:t>
      </w:r>
      <w:r w:rsidRPr="00B9580D">
        <w:rPr>
          <w:vertAlign w:val="subscript"/>
          <w:lang w:eastAsia="ko-KR"/>
        </w:rPr>
        <w:t>CMAX,f,c</w:t>
      </w:r>
      <w:r w:rsidRPr="00B9580D">
        <w:rPr>
          <w:lang w:eastAsia="ko-KR"/>
        </w:rPr>
        <w:t xml:space="preserve"> field (if reported) for the PCell. It further includes, in ascending order based on the </w:t>
      </w:r>
      <w:r w:rsidRPr="00B9580D">
        <w:rPr>
          <w:i/>
          <w:lang w:eastAsia="ko-KR"/>
        </w:rPr>
        <w:t>ServCellIndex</w:t>
      </w:r>
      <w:r w:rsidRPr="00B9580D">
        <w:rPr>
          <w:lang w:eastAsia="ko-KR"/>
        </w:rPr>
        <w:t>, one or multiple of Type X PH fields and octets containing the associated P</w:t>
      </w:r>
      <w:r w:rsidRPr="00B9580D">
        <w:rPr>
          <w:vertAlign w:val="subscript"/>
          <w:lang w:eastAsia="ko-KR"/>
        </w:rPr>
        <w:t>CMAX,f,c</w:t>
      </w:r>
      <w:r w:rsidRPr="00B9580D">
        <w:rPr>
          <w:lang w:eastAsia="ko-KR"/>
        </w:rPr>
        <w:t xml:space="preserve"> fields (if reported) for Serving Cells other than PCell indicated in the bitmap. X is either 1 or 3 according to TS 38.213 [6] and TS 36.213 [17].</w:t>
      </w:r>
    </w:p>
    <w:p w14:paraId="5B7A8929" w14:textId="2045AE7C" w:rsidR="002027A9" w:rsidRDefault="002027A9" w:rsidP="002027A9">
      <w:pPr>
        <w:rPr>
          <w:lang w:eastAsia="ko-KR"/>
        </w:rPr>
      </w:pPr>
      <w:r w:rsidRPr="00B9580D">
        <w:rPr>
          <w:lang w:eastAsia="ko-KR"/>
        </w:rPr>
        <w:t xml:space="preserve">The presence of Type 2 PH field for SpCell of the other MAC entity is configured by </w:t>
      </w:r>
      <w:r w:rsidRPr="00B9580D">
        <w:rPr>
          <w:i/>
          <w:lang w:eastAsia="ko-KR"/>
        </w:rPr>
        <w:t>phr-Type2OtherCell</w:t>
      </w:r>
      <w:r w:rsidRPr="00B9580D">
        <w:rPr>
          <w:lang w:eastAsia="ko-KR"/>
        </w:rPr>
        <w:t xml:space="preserve"> with value </w:t>
      </w:r>
      <w:r w:rsidRPr="00B9580D">
        <w:rPr>
          <w:i/>
          <w:lang w:eastAsia="ko-KR"/>
        </w:rPr>
        <w:t>true</w:t>
      </w:r>
      <w:r w:rsidRPr="00B9580D">
        <w:rPr>
          <w:lang w:eastAsia="ko-KR"/>
        </w:rPr>
        <w:t>.</w:t>
      </w:r>
    </w:p>
    <w:p w14:paraId="06ECC802" w14:textId="77777777" w:rsidR="002027A9" w:rsidRPr="00B9580D" w:rsidRDefault="002027A9" w:rsidP="002027A9">
      <w:pPr>
        <w:rPr>
          <w:lang w:eastAsia="ko-KR"/>
        </w:rPr>
      </w:pPr>
      <w:r w:rsidRPr="00B9580D">
        <w:rPr>
          <w:lang w:eastAsia="ko-KR"/>
        </w:rPr>
        <w:t xml:space="preserve">A single octet bitmap is used for indicating the presence of PH per Serving Cell when the highest </w:t>
      </w:r>
      <w:r w:rsidRPr="00B9580D">
        <w:rPr>
          <w:i/>
          <w:lang w:eastAsia="ko-KR"/>
        </w:rPr>
        <w:t>ServCellIndex</w:t>
      </w:r>
      <w:r w:rsidRPr="00B9580D">
        <w:rPr>
          <w:lang w:eastAsia="ko-KR"/>
        </w:rPr>
        <w:t xml:space="preserve"> of Serving Cell with configured uplink is less than 8, otherwise four octets are used.</w:t>
      </w:r>
    </w:p>
    <w:p w14:paraId="44C1AD99" w14:textId="77777777" w:rsidR="002027A9" w:rsidRPr="00B9580D" w:rsidRDefault="002027A9" w:rsidP="002027A9">
      <w:pPr>
        <w:rPr>
          <w:lang w:eastAsia="ja-JP"/>
        </w:rPr>
      </w:pPr>
      <w:r w:rsidRPr="00B9580D">
        <w:rPr>
          <w:lang w:eastAsia="ko-KR"/>
        </w:rPr>
        <w:t xml:space="preserve">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w:t>
      </w:r>
      <w:r w:rsidRPr="00B9580D">
        <w:rPr>
          <w:rFonts w:eastAsia="SimSun"/>
          <w:lang w:eastAsia="ko-KR"/>
        </w:rPr>
        <w:t xml:space="preserve">that can accommodate the MAC CE for PHR as a result of LCP as defined in clause 5.4.3.1 </w:t>
      </w:r>
      <w:r w:rsidRPr="00B9580D">
        <w:rPr>
          <w:lang w:eastAsia="ko-KR"/>
        </w:rPr>
        <w:t xml:space="preserve">is received since a PHR has been triggered if the PHR MAC CE is reported on an uplink grant received on the PDCCH or until the first uplink symbol of PUSCH transmission minus PUSCH preparation time as defined in clause </w:t>
      </w:r>
      <w:r w:rsidRPr="00B9580D">
        <w:rPr>
          <w:rFonts w:eastAsia="SimSun"/>
          <w:lang w:eastAsia="ko-KR"/>
        </w:rPr>
        <w:t>7.7</w:t>
      </w:r>
      <w:r w:rsidRPr="00B9580D">
        <w:rPr>
          <w:lang w:eastAsia="ko-KR"/>
        </w:rPr>
        <w:t xml:space="preserve"> of TS 38.213 [6] if the PHR MAC CE is reported on a configured grant.</w:t>
      </w:r>
    </w:p>
    <w:p w14:paraId="2E11B694" w14:textId="0AD81FB9" w:rsidR="00E344B4" w:rsidRDefault="002027A9">
      <w:pPr>
        <w:rPr>
          <w:lang w:eastAsia="ko-KR"/>
        </w:rPr>
      </w:pPr>
      <w:r w:rsidRPr="00B9580D">
        <w:rPr>
          <w:noProof/>
        </w:rPr>
        <w:t xml:space="preserve">For a band combination in which the UE does not support dynamic power sharing, the UE may omit </w:t>
      </w:r>
      <w:r w:rsidRPr="00B9580D">
        <w:rPr>
          <w:noProof/>
          <w:lang w:eastAsia="ja-JP"/>
        </w:rPr>
        <w:t xml:space="preserve">the octets containing </w:t>
      </w:r>
      <w:r w:rsidRPr="00B9580D">
        <w:rPr>
          <w:lang w:eastAsia="ko-KR"/>
        </w:rPr>
        <w:t>Power Headroom</w:t>
      </w:r>
      <w:r w:rsidRPr="00B9580D">
        <w:rPr>
          <w:noProof/>
        </w:rPr>
        <w:t xml:space="preserve"> </w:t>
      </w:r>
      <w:r w:rsidRPr="00B9580D">
        <w:rPr>
          <w:noProof/>
          <w:lang w:eastAsia="ja-JP"/>
        </w:rPr>
        <w:t xml:space="preserve">field and </w:t>
      </w:r>
      <w:r w:rsidRPr="00B9580D">
        <w:rPr>
          <w:lang w:eastAsia="ko-KR"/>
        </w:rPr>
        <w:t>P</w:t>
      </w:r>
      <w:r w:rsidRPr="00B9580D">
        <w:rPr>
          <w:vertAlign w:val="subscript"/>
          <w:lang w:eastAsia="ko-KR"/>
        </w:rPr>
        <w:t>CMAX,f,c</w:t>
      </w:r>
      <w:r w:rsidRPr="00B9580D">
        <w:rPr>
          <w:noProof/>
          <w:lang w:eastAsia="ja-JP"/>
        </w:rPr>
        <w:t xml:space="preserve"> field </w:t>
      </w:r>
      <w:r w:rsidRPr="00B9580D">
        <w:rPr>
          <w:noProof/>
        </w:rPr>
        <w:t>for Serving Cells in the other MAC entity</w:t>
      </w:r>
      <w:r w:rsidRPr="00B9580D">
        <w:rPr>
          <w:noProof/>
          <w:lang w:eastAsia="ja-JP"/>
        </w:rPr>
        <w:t xml:space="preserve"> except for the PCell in the other MAC entity and the reported values of </w:t>
      </w:r>
      <w:r w:rsidRPr="00B9580D">
        <w:rPr>
          <w:lang w:eastAsia="ko-KR"/>
        </w:rPr>
        <w:t>Power Headroom</w:t>
      </w:r>
      <w:r w:rsidRPr="00B9580D">
        <w:rPr>
          <w:noProof/>
          <w:lang w:eastAsia="ja-JP"/>
        </w:rPr>
        <w:t xml:space="preserve"> and </w:t>
      </w:r>
      <w:r w:rsidRPr="00B9580D">
        <w:rPr>
          <w:lang w:eastAsia="ko-KR"/>
        </w:rPr>
        <w:t>P</w:t>
      </w:r>
      <w:r w:rsidRPr="00B9580D">
        <w:rPr>
          <w:vertAlign w:val="subscript"/>
          <w:lang w:eastAsia="ko-KR"/>
        </w:rPr>
        <w:t>CMAX,f,c</w:t>
      </w:r>
      <w:r w:rsidRPr="00B9580D">
        <w:rPr>
          <w:noProof/>
          <w:lang w:eastAsia="ja-JP"/>
        </w:rPr>
        <w:t xml:space="preserve"> for the PCell are up to UE implementation</w:t>
      </w:r>
      <w:r w:rsidRPr="00B9580D">
        <w:rPr>
          <w:noProof/>
        </w:rPr>
        <w:t>.</w:t>
      </w:r>
    </w:p>
    <w:p w14:paraId="03D28534" w14:textId="77777777" w:rsidR="0033477C" w:rsidRPr="00B9580D" w:rsidRDefault="0033477C" w:rsidP="0033477C">
      <w:pPr>
        <w:rPr>
          <w:lang w:eastAsia="ko-KR"/>
        </w:rPr>
      </w:pPr>
      <w:r w:rsidRPr="00B9580D">
        <w:rPr>
          <w:lang w:eastAsia="ko-KR"/>
        </w:rPr>
        <w:t>The PHR MAC CEs are defined as follows:</w:t>
      </w:r>
    </w:p>
    <w:p w14:paraId="3E4CC09B" w14:textId="77777777" w:rsidR="0033477C" w:rsidRPr="00B9580D" w:rsidRDefault="0033477C" w:rsidP="0033477C">
      <w:pPr>
        <w:pStyle w:val="B1"/>
        <w:rPr>
          <w:lang w:eastAsia="ko-KR"/>
        </w:rPr>
      </w:pPr>
      <w:r w:rsidRPr="00B9580D">
        <w:rPr>
          <w:lang w:eastAsia="ko-KR"/>
        </w:rPr>
        <w:t>-</w:t>
      </w:r>
      <w:r w:rsidRPr="00B9580D">
        <w:rPr>
          <w:lang w:eastAsia="ko-KR"/>
        </w:rPr>
        <w:tab/>
        <w:t>C</w:t>
      </w:r>
      <w:r w:rsidRPr="00B9580D">
        <w:rPr>
          <w:vertAlign w:val="subscript"/>
          <w:lang w:eastAsia="ko-KR"/>
        </w:rPr>
        <w:t>i</w:t>
      </w:r>
      <w:r w:rsidRPr="00B9580D">
        <w:rPr>
          <w:lang w:eastAsia="ko-KR"/>
        </w:rPr>
        <w:t xml:space="preserve">: This field indicates the presence of a PH field for the Serving Cell with </w:t>
      </w:r>
      <w:r w:rsidRPr="00B9580D">
        <w:rPr>
          <w:i/>
          <w:lang w:eastAsia="ko-KR"/>
        </w:rPr>
        <w:t>ServCellIndex</w:t>
      </w:r>
      <w:r w:rsidRPr="00B9580D">
        <w:rPr>
          <w:lang w:eastAsia="ko-KR"/>
        </w:rPr>
        <w:t xml:space="preserve"> i as specified in TS 38.331 [5]. The C</w:t>
      </w:r>
      <w:r w:rsidRPr="00B9580D">
        <w:rPr>
          <w:vertAlign w:val="subscript"/>
          <w:lang w:eastAsia="ko-KR"/>
        </w:rPr>
        <w:t>i</w:t>
      </w:r>
      <w:r w:rsidRPr="00B9580D">
        <w:rPr>
          <w:lang w:eastAsia="ko-KR"/>
        </w:rPr>
        <w:t xml:space="preserve"> field set to 1 indicates that a PH field for the Serving Cell with </w:t>
      </w:r>
      <w:r w:rsidRPr="00B9580D">
        <w:rPr>
          <w:i/>
          <w:lang w:eastAsia="ko-KR"/>
        </w:rPr>
        <w:t>ServCellIndex</w:t>
      </w:r>
      <w:r w:rsidRPr="00B9580D">
        <w:rPr>
          <w:lang w:eastAsia="ko-KR"/>
        </w:rPr>
        <w:t xml:space="preserve"> i is reported. The C</w:t>
      </w:r>
      <w:r w:rsidRPr="00B9580D">
        <w:rPr>
          <w:vertAlign w:val="subscript"/>
          <w:lang w:eastAsia="ko-KR"/>
        </w:rPr>
        <w:t>i</w:t>
      </w:r>
      <w:r w:rsidRPr="00B9580D">
        <w:rPr>
          <w:lang w:eastAsia="ko-KR"/>
        </w:rPr>
        <w:t xml:space="preserve"> field set to 0 indicates that a PH field for the Serving Cell with </w:t>
      </w:r>
      <w:r w:rsidRPr="00B9580D">
        <w:rPr>
          <w:i/>
          <w:lang w:eastAsia="ko-KR"/>
        </w:rPr>
        <w:t>ServCellIndex</w:t>
      </w:r>
      <w:r w:rsidRPr="00B9580D">
        <w:rPr>
          <w:lang w:eastAsia="ko-KR"/>
        </w:rPr>
        <w:t xml:space="preserve"> i is not reported;</w:t>
      </w:r>
    </w:p>
    <w:p w14:paraId="2185D44D" w14:textId="77777777" w:rsidR="0033477C" w:rsidRPr="00B9580D" w:rsidRDefault="0033477C" w:rsidP="0033477C">
      <w:pPr>
        <w:pStyle w:val="B1"/>
        <w:rPr>
          <w:lang w:eastAsia="ko-KR"/>
        </w:rPr>
      </w:pPr>
      <w:r w:rsidRPr="00B9580D">
        <w:rPr>
          <w:lang w:eastAsia="ko-KR"/>
        </w:rPr>
        <w:lastRenderedPageBreak/>
        <w:t>-</w:t>
      </w:r>
      <w:r w:rsidRPr="00B9580D">
        <w:rPr>
          <w:lang w:eastAsia="ko-KR"/>
        </w:rPr>
        <w:tab/>
        <w:t>R: Reserved bit, set to 0;</w:t>
      </w:r>
    </w:p>
    <w:p w14:paraId="262E4738" w14:textId="77777777" w:rsidR="0033477C" w:rsidRPr="00B9580D" w:rsidRDefault="0033477C" w:rsidP="0033477C">
      <w:pPr>
        <w:pStyle w:val="B1"/>
        <w:rPr>
          <w:lang w:eastAsia="ko-KR"/>
        </w:rPr>
      </w:pPr>
      <w:r w:rsidRPr="00B9580D">
        <w:rPr>
          <w:lang w:eastAsia="ko-KR"/>
        </w:rPr>
        <w:t>-</w:t>
      </w:r>
      <w:r w:rsidRPr="00B9580D">
        <w:rPr>
          <w:lang w:eastAsia="ko-KR"/>
        </w:rPr>
        <w:tab/>
        <w:t>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P</w:t>
      </w:r>
      <w:r w:rsidRPr="00B9580D">
        <w:rPr>
          <w:vertAlign w:val="subscript"/>
          <w:lang w:eastAsia="ko-KR"/>
        </w:rPr>
        <w:t>CMAX,f,c</w:t>
      </w:r>
      <w:r w:rsidRPr="00B9580D">
        <w:rPr>
          <w:lang w:eastAsia="ko-KR"/>
        </w:rPr>
        <w:t xml:space="preserve"> field, and the V field set to 1 indicates that the octet containing the associated P</w:t>
      </w:r>
      <w:r w:rsidRPr="00B9580D">
        <w:rPr>
          <w:vertAlign w:val="subscript"/>
          <w:lang w:eastAsia="ko-KR"/>
        </w:rPr>
        <w:t>CMAX,f,c</w:t>
      </w:r>
      <w:r w:rsidRPr="00B9580D">
        <w:rPr>
          <w:lang w:eastAsia="ko-KR"/>
        </w:rPr>
        <w:t xml:space="preserve"> field is omitted;</w:t>
      </w:r>
    </w:p>
    <w:p w14:paraId="586F007D" w14:textId="77777777" w:rsidR="0033477C" w:rsidRPr="00B9580D" w:rsidRDefault="0033477C" w:rsidP="0033477C">
      <w:pPr>
        <w:pStyle w:val="B1"/>
        <w:rPr>
          <w:lang w:eastAsia="ko-KR"/>
        </w:rPr>
      </w:pPr>
      <w:r w:rsidRPr="00B9580D">
        <w:rPr>
          <w:lang w:eastAsia="ko-KR"/>
        </w:rPr>
        <w:t>-</w:t>
      </w:r>
      <w:r w:rsidRPr="00B9580D">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3572B0C0" w14:textId="4839B45C" w:rsidR="0033477C" w:rsidRDefault="0033477C" w:rsidP="0033477C">
      <w:pPr>
        <w:pStyle w:val="B1"/>
        <w:rPr>
          <w:lang w:eastAsia="ko-KR"/>
        </w:rPr>
      </w:pPr>
      <w:r w:rsidRPr="00B9580D">
        <w:rPr>
          <w:lang w:eastAsia="ko-KR"/>
        </w:rPr>
        <w:t>-</w:t>
      </w:r>
      <w:r w:rsidRPr="00B9580D">
        <w:rPr>
          <w:lang w:eastAsia="ko-KR"/>
        </w:rPr>
        <w:tab/>
        <w:t>P: This field indicates whether the MAC entity applies power backoff due to power management (as allowed by P-MPR</w:t>
      </w:r>
      <w:r w:rsidRPr="00B9580D">
        <w:rPr>
          <w:vertAlign w:val="subscript"/>
          <w:lang w:eastAsia="ko-KR"/>
        </w:rPr>
        <w:t>c</w:t>
      </w:r>
      <w:r w:rsidRPr="00B9580D">
        <w:rPr>
          <w:lang w:eastAsia="ko-KR"/>
        </w:rPr>
        <w:t xml:space="preserve"> as specified in TS 38.101-1 [14], TS 38.101-2 [15], and TS 38.101-3 [16]). The MAC entity shall set the P field to 1 if the corresponding P</w:t>
      </w:r>
      <w:r w:rsidRPr="00B9580D">
        <w:rPr>
          <w:vertAlign w:val="subscript"/>
          <w:lang w:eastAsia="ko-KR"/>
        </w:rPr>
        <w:t>CMAX,f,c</w:t>
      </w:r>
      <w:r w:rsidRPr="00B9580D">
        <w:rPr>
          <w:lang w:eastAsia="ko-KR"/>
        </w:rPr>
        <w:t xml:space="preserve"> field would have had a different value if no power backoff due to power management had been applied;</w:t>
      </w:r>
    </w:p>
    <w:p w14:paraId="0BF37A76" w14:textId="33380356" w:rsidR="0033477C" w:rsidRDefault="0033477C" w:rsidP="0033477C">
      <w:pPr>
        <w:pStyle w:val="B1"/>
        <w:rPr>
          <w:lang w:eastAsia="ko-KR"/>
        </w:rPr>
      </w:pPr>
      <w:r w:rsidRPr="00B9580D">
        <w:rPr>
          <w:lang w:eastAsia="ko-KR"/>
        </w:rPr>
        <w:t>-</w:t>
      </w:r>
      <w:r w:rsidRPr="00B9580D">
        <w:rPr>
          <w:lang w:eastAsia="ko-KR"/>
        </w:rPr>
        <w:tab/>
        <w:t>P</w:t>
      </w:r>
      <w:r w:rsidRPr="00B9580D">
        <w:rPr>
          <w:vertAlign w:val="subscript"/>
          <w:lang w:eastAsia="ko-KR"/>
        </w:rPr>
        <w:t>CMAX,f,c</w:t>
      </w:r>
      <w:r w:rsidRPr="00B9580D">
        <w:rPr>
          <w:lang w:eastAsia="ko-KR"/>
        </w:rPr>
        <w:t>: If present, this field indicates the P</w:t>
      </w:r>
      <w:r w:rsidRPr="00B9580D">
        <w:rPr>
          <w:vertAlign w:val="subscript"/>
          <w:lang w:eastAsia="ko-KR"/>
        </w:rPr>
        <w:t>CMAX,f,c</w:t>
      </w:r>
      <w:r w:rsidRPr="00B9580D">
        <w:rPr>
          <w:lang w:eastAsia="ko-KR"/>
        </w:rPr>
        <w:t xml:space="preserve"> (as specified in TS 38.213 [6]) for the NR Serving Cell and the P</w:t>
      </w:r>
      <w:r w:rsidRPr="00B9580D">
        <w:rPr>
          <w:vertAlign w:val="subscript"/>
          <w:lang w:eastAsia="ko-KR"/>
        </w:rPr>
        <w:t>CMAX,c</w:t>
      </w:r>
      <w:r w:rsidRPr="00B9580D">
        <w:rPr>
          <w:lang w:eastAsia="ko-KR"/>
        </w:rPr>
        <w:t xml:space="preserve"> or P̃</w:t>
      </w:r>
      <w:r w:rsidRPr="00B9580D">
        <w:rPr>
          <w:vertAlign w:val="subscript"/>
          <w:lang w:eastAsia="ko-KR"/>
        </w:rPr>
        <w:t>CMAX,c</w:t>
      </w:r>
      <w:r w:rsidRPr="00B9580D">
        <w:rPr>
          <w:lang w:eastAsia="ko-KR"/>
        </w:rPr>
        <w:t xml:space="preserve"> (as specified in TS 36.213 [17]) for the E-UTRA Serving Cell used for calculation of the preceding PH field. The reported P</w:t>
      </w:r>
      <w:r w:rsidRPr="00B9580D">
        <w:rPr>
          <w:vertAlign w:val="subscript"/>
          <w:lang w:eastAsia="ko-KR"/>
        </w:rPr>
        <w:t>CMAX,f,c</w:t>
      </w:r>
      <w:r w:rsidRPr="00B9580D">
        <w:rPr>
          <w:lang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r w:rsidR="001C623F">
        <w:rPr>
          <w:lang w:eastAsia="ko-KR"/>
        </w:rPr>
        <w:t>;</w:t>
      </w:r>
    </w:p>
    <w:p w14:paraId="0AA60E97" w14:textId="2933E126" w:rsidR="00565195" w:rsidRPr="001C623F" w:rsidRDefault="00565195" w:rsidP="001C623F">
      <w:pPr>
        <w:pStyle w:val="B1"/>
        <w:rPr>
          <w:color w:val="FF0000"/>
          <w:u w:val="single"/>
          <w:lang w:eastAsia="ko-KR"/>
        </w:rPr>
      </w:pPr>
      <w:r w:rsidRPr="005B6BAE">
        <w:rPr>
          <w:color w:val="FF0000"/>
          <w:u w:val="single"/>
          <w:lang w:eastAsia="ko-KR"/>
        </w:rPr>
        <w:t>-</w:t>
      </w:r>
      <w:r w:rsidRPr="005B6BAE">
        <w:rPr>
          <w:color w:val="FF0000"/>
          <w:u w:val="single"/>
          <w:lang w:eastAsia="ko-KR"/>
        </w:rPr>
        <w:tab/>
        <w:t xml:space="preserve">MPE: If present, this field indicates actual power backoff applied by the UE. </w:t>
      </w:r>
      <w:r w:rsidRPr="001C623F">
        <w:rPr>
          <w:color w:val="FF0000"/>
          <w:highlight w:val="yellow"/>
          <w:u w:val="single"/>
          <w:lang w:eastAsia="ko-KR"/>
        </w:rPr>
        <w:t>Option 1: the MPE field is 8bit encoding the actual power backoff value; Option 2: the MPE field uses two reserved "R" bits to encode four possible values for the lookup table, exact meaning of which will depend on the power factor change PHR configuration</w:t>
      </w:r>
      <w:r w:rsidR="001C623F" w:rsidRPr="001C623F">
        <w:rPr>
          <w:color w:val="FF0000"/>
          <w:highlight w:val="yellow"/>
          <w:u w:val="single"/>
          <w:lang w:eastAsia="ko-KR"/>
        </w:rPr>
        <w:t>.</w:t>
      </w:r>
      <w:r>
        <w:rPr>
          <w:color w:val="FF0000"/>
          <w:u w:val="single"/>
          <w:lang w:eastAsia="ko-KR"/>
        </w:rPr>
        <w:t xml:space="preserve"> </w:t>
      </w:r>
    </w:p>
    <w:p w14:paraId="5E9DBF44" w14:textId="77777777" w:rsidR="00E344B4" w:rsidRDefault="00E344B4"/>
    <w:p w14:paraId="02F5C9D6" w14:textId="2A4CDBD4" w:rsidR="00264BA8" w:rsidRDefault="003063C5">
      <w:r w:rsidRPr="00B9580D">
        <w:rPr>
          <w:noProof/>
        </w:rPr>
        <w:object w:dxaOrig="4575" w:dyaOrig="6136" w14:anchorId="619A19A0">
          <v:shape id="_x0000_i1025" type="#_x0000_t75" alt="" style="width:228.3pt;height:305.85pt;mso-width-percent:0;mso-height-percent:0;mso-width-percent:0;mso-height-percent:0" o:ole="">
            <v:imagedata r:id="rId11" o:title=""/>
          </v:shape>
          <o:OLEObject Type="Embed" ProgID="Visio.Drawing.15" ShapeID="_x0000_i1025" DrawAspect="Content" ObjectID="_1631700382" r:id="rId12"/>
        </w:object>
      </w:r>
    </w:p>
    <w:sectPr w:rsidR="00264BA8" w:rsidSect="00114E2C">
      <w:headerReference w:type="default" r:id="rId13"/>
      <w:footerReference w:type="default" r:id="rId14"/>
      <w:footerReference w:type="first" r:id="rId15"/>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2071D9" w14:textId="77777777" w:rsidR="003063C5" w:rsidRDefault="003063C5">
      <w:r>
        <w:separator/>
      </w:r>
    </w:p>
  </w:endnote>
  <w:endnote w:type="continuationSeparator" w:id="0">
    <w:p w14:paraId="403CBC88" w14:textId="77777777" w:rsidR="003063C5" w:rsidRDefault="00306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6F13C8" w14:textId="77777777" w:rsidR="003063C5" w:rsidRDefault="003063C5">
      <w:r>
        <w:separator/>
      </w:r>
    </w:p>
  </w:footnote>
  <w:footnote w:type="continuationSeparator" w:id="0">
    <w:p w14:paraId="6222B9CD" w14:textId="77777777" w:rsidR="003063C5" w:rsidRDefault="003063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2789"/>
    <w:rsid w:val="000655A6"/>
    <w:rsid w:val="00080512"/>
    <w:rsid w:val="00095444"/>
    <w:rsid w:val="000A365D"/>
    <w:rsid w:val="000A68F3"/>
    <w:rsid w:val="000B104F"/>
    <w:rsid w:val="000C06B1"/>
    <w:rsid w:val="000C47C3"/>
    <w:rsid w:val="000D58AB"/>
    <w:rsid w:val="00104BC6"/>
    <w:rsid w:val="001136ED"/>
    <w:rsid w:val="00114E2C"/>
    <w:rsid w:val="00132359"/>
    <w:rsid w:val="00133525"/>
    <w:rsid w:val="001578DB"/>
    <w:rsid w:val="00160B0A"/>
    <w:rsid w:val="001728FA"/>
    <w:rsid w:val="001A2D84"/>
    <w:rsid w:val="001A4C42"/>
    <w:rsid w:val="001C21C3"/>
    <w:rsid w:val="001C42DB"/>
    <w:rsid w:val="001C623F"/>
    <w:rsid w:val="001D02C2"/>
    <w:rsid w:val="001F0C1D"/>
    <w:rsid w:val="001F1132"/>
    <w:rsid w:val="001F168B"/>
    <w:rsid w:val="00202558"/>
    <w:rsid w:val="002027A9"/>
    <w:rsid w:val="00216170"/>
    <w:rsid w:val="002347A2"/>
    <w:rsid w:val="00247926"/>
    <w:rsid w:val="00264BA8"/>
    <w:rsid w:val="002675F0"/>
    <w:rsid w:val="00276EE4"/>
    <w:rsid w:val="002B6339"/>
    <w:rsid w:val="002B7BC7"/>
    <w:rsid w:val="002E00EE"/>
    <w:rsid w:val="002F17D3"/>
    <w:rsid w:val="003063C5"/>
    <w:rsid w:val="003172DC"/>
    <w:rsid w:val="0033477C"/>
    <w:rsid w:val="0034052F"/>
    <w:rsid w:val="00347773"/>
    <w:rsid w:val="0035462D"/>
    <w:rsid w:val="003765B8"/>
    <w:rsid w:val="003A0483"/>
    <w:rsid w:val="003C3971"/>
    <w:rsid w:val="003E7753"/>
    <w:rsid w:val="003F6B60"/>
    <w:rsid w:val="00423334"/>
    <w:rsid w:val="00434511"/>
    <w:rsid w:val="004345EC"/>
    <w:rsid w:val="00471B35"/>
    <w:rsid w:val="004826A9"/>
    <w:rsid w:val="004B7EAA"/>
    <w:rsid w:val="004C1601"/>
    <w:rsid w:val="004D3578"/>
    <w:rsid w:val="004E1737"/>
    <w:rsid w:val="004E202F"/>
    <w:rsid w:val="004E213A"/>
    <w:rsid w:val="004F0988"/>
    <w:rsid w:val="004F3340"/>
    <w:rsid w:val="004F3E3D"/>
    <w:rsid w:val="005317B4"/>
    <w:rsid w:val="0053388B"/>
    <w:rsid w:val="00535773"/>
    <w:rsid w:val="00543E6C"/>
    <w:rsid w:val="00565087"/>
    <w:rsid w:val="00565195"/>
    <w:rsid w:val="00572E14"/>
    <w:rsid w:val="005900F2"/>
    <w:rsid w:val="005973BE"/>
    <w:rsid w:val="005A5986"/>
    <w:rsid w:val="005A62F8"/>
    <w:rsid w:val="005B6BAE"/>
    <w:rsid w:val="005D2E01"/>
    <w:rsid w:val="005D7526"/>
    <w:rsid w:val="005E69AE"/>
    <w:rsid w:val="00602AEA"/>
    <w:rsid w:val="00607E3C"/>
    <w:rsid w:val="00614FDF"/>
    <w:rsid w:val="006246A7"/>
    <w:rsid w:val="0062595A"/>
    <w:rsid w:val="0063543D"/>
    <w:rsid w:val="00647114"/>
    <w:rsid w:val="00671BA7"/>
    <w:rsid w:val="00671EBB"/>
    <w:rsid w:val="006A323F"/>
    <w:rsid w:val="006B30D0"/>
    <w:rsid w:val="006C3D95"/>
    <w:rsid w:val="006E5C86"/>
    <w:rsid w:val="006F49E6"/>
    <w:rsid w:val="00713C44"/>
    <w:rsid w:val="00734A5B"/>
    <w:rsid w:val="0074026F"/>
    <w:rsid w:val="007429F6"/>
    <w:rsid w:val="00744E76"/>
    <w:rsid w:val="00752198"/>
    <w:rsid w:val="00753881"/>
    <w:rsid w:val="00774DA4"/>
    <w:rsid w:val="00781F0F"/>
    <w:rsid w:val="007B600E"/>
    <w:rsid w:val="007C373C"/>
    <w:rsid w:val="007F0F4A"/>
    <w:rsid w:val="007F20A9"/>
    <w:rsid w:val="008028A4"/>
    <w:rsid w:val="00820B25"/>
    <w:rsid w:val="00825DBD"/>
    <w:rsid w:val="00830747"/>
    <w:rsid w:val="008767C1"/>
    <w:rsid w:val="008768CA"/>
    <w:rsid w:val="008C384C"/>
    <w:rsid w:val="008E35EF"/>
    <w:rsid w:val="008E415C"/>
    <w:rsid w:val="008E7986"/>
    <w:rsid w:val="0090271F"/>
    <w:rsid w:val="00902E23"/>
    <w:rsid w:val="009114D7"/>
    <w:rsid w:val="0091348E"/>
    <w:rsid w:val="00917CCB"/>
    <w:rsid w:val="00917FC5"/>
    <w:rsid w:val="00942EC2"/>
    <w:rsid w:val="00983C7A"/>
    <w:rsid w:val="009841ED"/>
    <w:rsid w:val="009D3E65"/>
    <w:rsid w:val="009E5870"/>
    <w:rsid w:val="009F37B7"/>
    <w:rsid w:val="009F5E43"/>
    <w:rsid w:val="00A10F02"/>
    <w:rsid w:val="00A164B4"/>
    <w:rsid w:val="00A26956"/>
    <w:rsid w:val="00A45FBE"/>
    <w:rsid w:val="00A53724"/>
    <w:rsid w:val="00A73129"/>
    <w:rsid w:val="00A82346"/>
    <w:rsid w:val="00A92BA1"/>
    <w:rsid w:val="00AC6BC6"/>
    <w:rsid w:val="00AE3797"/>
    <w:rsid w:val="00AE7938"/>
    <w:rsid w:val="00B13A90"/>
    <w:rsid w:val="00B15449"/>
    <w:rsid w:val="00B93086"/>
    <w:rsid w:val="00BA0D42"/>
    <w:rsid w:val="00BA19ED"/>
    <w:rsid w:val="00BA300B"/>
    <w:rsid w:val="00BA4B8D"/>
    <w:rsid w:val="00BC0F7D"/>
    <w:rsid w:val="00BE3255"/>
    <w:rsid w:val="00BF128E"/>
    <w:rsid w:val="00C02233"/>
    <w:rsid w:val="00C1496A"/>
    <w:rsid w:val="00C33079"/>
    <w:rsid w:val="00C45231"/>
    <w:rsid w:val="00C72833"/>
    <w:rsid w:val="00C80F1D"/>
    <w:rsid w:val="00C93F40"/>
    <w:rsid w:val="00CA3D0C"/>
    <w:rsid w:val="00CF20E3"/>
    <w:rsid w:val="00D309CC"/>
    <w:rsid w:val="00D46431"/>
    <w:rsid w:val="00D56A52"/>
    <w:rsid w:val="00D57972"/>
    <w:rsid w:val="00D675A9"/>
    <w:rsid w:val="00D738D6"/>
    <w:rsid w:val="00D755EB"/>
    <w:rsid w:val="00D87E00"/>
    <w:rsid w:val="00D9134D"/>
    <w:rsid w:val="00DA7A03"/>
    <w:rsid w:val="00DB1818"/>
    <w:rsid w:val="00DC309B"/>
    <w:rsid w:val="00DC4DA2"/>
    <w:rsid w:val="00DC7D5D"/>
    <w:rsid w:val="00DD4C17"/>
    <w:rsid w:val="00DF215F"/>
    <w:rsid w:val="00DF2B1F"/>
    <w:rsid w:val="00DF6189"/>
    <w:rsid w:val="00DF62CD"/>
    <w:rsid w:val="00E0246E"/>
    <w:rsid w:val="00E10728"/>
    <w:rsid w:val="00E16509"/>
    <w:rsid w:val="00E344B4"/>
    <w:rsid w:val="00E44582"/>
    <w:rsid w:val="00E52814"/>
    <w:rsid w:val="00E72324"/>
    <w:rsid w:val="00E72ABE"/>
    <w:rsid w:val="00E77645"/>
    <w:rsid w:val="00EC4A25"/>
    <w:rsid w:val="00ED438D"/>
    <w:rsid w:val="00EE089F"/>
    <w:rsid w:val="00EE5AA7"/>
    <w:rsid w:val="00F025A2"/>
    <w:rsid w:val="00F04712"/>
    <w:rsid w:val="00F121EA"/>
    <w:rsid w:val="00F21311"/>
    <w:rsid w:val="00F22EC7"/>
    <w:rsid w:val="00F325C8"/>
    <w:rsid w:val="00F621C8"/>
    <w:rsid w:val="00F62AEB"/>
    <w:rsid w:val="00F653B8"/>
    <w:rsid w:val="00F70647"/>
    <w:rsid w:val="00FA1266"/>
    <w:rsid w:val="00FC1192"/>
    <w:rsid w:val="00FC39AF"/>
    <w:rsid w:val="00FE26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PLChar">
    <w:name w:val="PL Char"/>
    <w:link w:val="PL"/>
    <w:qFormat/>
    <w:rsid w:val="00062789"/>
    <w:rPr>
      <w:rFonts w:ascii="Courier New" w:hAnsi="Courier New"/>
      <w:noProof/>
      <w:sz w:val="16"/>
      <w:lang w:eastAsia="en-US"/>
    </w:rPr>
  </w:style>
  <w:style w:type="character" w:customStyle="1" w:styleId="B1Char">
    <w:name w:val="B1 Char"/>
    <w:link w:val="B1"/>
    <w:rsid w:val="0033477C"/>
    <w:rPr>
      <w:lang w:eastAsia="en-US"/>
    </w:rPr>
  </w:style>
  <w:style w:type="character" w:customStyle="1" w:styleId="TACChar">
    <w:name w:val="TAC Char"/>
    <w:link w:val="TAC"/>
    <w:rsid w:val="00A45FBE"/>
    <w:rPr>
      <w:rFonts w:ascii="Arial" w:hAnsi="Arial"/>
      <w:sz w:val="18"/>
      <w:lang w:eastAsia="en-US"/>
    </w:rPr>
  </w:style>
  <w:style w:type="character" w:customStyle="1" w:styleId="TAHCar">
    <w:name w:val="TAH Car"/>
    <w:link w:val="TAH"/>
    <w:qFormat/>
    <w:rsid w:val="00A45FBE"/>
    <w:rPr>
      <w:rFonts w:ascii="Arial" w:hAnsi="Arial"/>
      <w:b/>
      <w:sz w:val="18"/>
      <w:lang w:eastAsia="en-US"/>
    </w:rPr>
  </w:style>
  <w:style w:type="character" w:customStyle="1" w:styleId="THChar">
    <w:name w:val="TH Char"/>
    <w:link w:val="TH"/>
    <w:rsid w:val="00A45FBE"/>
    <w:rPr>
      <w:rFonts w:ascii="Arial" w:hAnsi="Arial"/>
      <w:b/>
      <w:lang w:eastAsia="en-US"/>
    </w:rPr>
  </w:style>
  <w:style w:type="character" w:customStyle="1" w:styleId="TFChar">
    <w:name w:val="TF Char"/>
    <w:link w:val="TF"/>
    <w:rsid w:val="00A45FB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1459532">
      <w:bodyDiv w:val="1"/>
      <w:marLeft w:val="0"/>
      <w:marRight w:val="0"/>
      <w:marTop w:val="0"/>
      <w:marBottom w:val="0"/>
      <w:divBdr>
        <w:top w:val="none" w:sz="0" w:space="0" w:color="auto"/>
        <w:left w:val="none" w:sz="0" w:space="0" w:color="auto"/>
        <w:bottom w:val="none" w:sz="0" w:space="0" w:color="auto"/>
        <w:right w:val="none" w:sz="0" w:space="0" w:color="auto"/>
      </w:divBdr>
    </w:div>
    <w:div w:id="2014646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3.vsdx"/><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package" Target="embeddings/Microsoft_Visio_Drawing12.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A2E65-D15F-DB40-AEEC-5437AA1BE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240</TotalTime>
  <Pages>9</Pages>
  <Words>3699</Words>
  <Characters>21087</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24737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56</cp:revision>
  <cp:lastPrinted>2019-02-25T14:05:00Z</cp:lastPrinted>
  <dcterms:created xsi:type="dcterms:W3CDTF">2019-08-14T14:59:00Z</dcterms:created>
  <dcterms:modified xsi:type="dcterms:W3CDTF">2019-10-04T19:38:00Z</dcterms:modified>
  <cp:category/>
</cp:coreProperties>
</file>